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W w:w="9498" w:type="dxa"/>
        <w:tblLook w:val="04A0" w:firstRow="1" w:lastRow="0" w:firstColumn="1" w:lastColumn="0" w:noHBand="0" w:noVBand="1"/>
      </w:tblPr>
      <w:tblGrid>
        <w:gridCol w:w="1398"/>
        <w:gridCol w:w="2297"/>
        <w:gridCol w:w="5803"/>
      </w:tblGrid>
      <w:tr w:rsidR="00757AC7" w:rsidRPr="00B0544D" w14:paraId="087606FA" w14:textId="77777777" w:rsidTr="009027D5">
        <w:tc>
          <w:tcPr>
            <w:tcW w:w="1398" w:type="dxa"/>
          </w:tcPr>
          <w:p w14:paraId="3DDAFF1B" w14:textId="77777777" w:rsidR="00757AC7" w:rsidRPr="00574547" w:rsidRDefault="00757AC7" w:rsidP="002F7EEA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/>
                <w:sz w:val="20"/>
              </w:rPr>
            </w:pPr>
            <w:r w:rsidRPr="00574547">
              <w:rPr>
                <w:rFonts w:ascii="Poppins" w:hAnsi="Poppins" w:cs="Poppins"/>
                <w:b/>
                <w:bCs/>
                <w:sz w:val="20"/>
              </w:rPr>
              <w:t>Codice</w:t>
            </w:r>
          </w:p>
        </w:tc>
        <w:tc>
          <w:tcPr>
            <w:tcW w:w="2297" w:type="dxa"/>
          </w:tcPr>
          <w:p w14:paraId="15798355" w14:textId="77777777" w:rsidR="00757AC7" w:rsidRPr="00574547" w:rsidRDefault="00757AC7" w:rsidP="002F7EEA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/>
                <w:bCs/>
                <w:sz w:val="20"/>
              </w:rPr>
            </w:pPr>
            <w:r w:rsidRPr="00574547">
              <w:rPr>
                <w:rFonts w:ascii="Poppins" w:hAnsi="Poppins" w:cs="Poppins"/>
                <w:b/>
                <w:bCs/>
                <w:sz w:val="20"/>
              </w:rPr>
              <w:t>Descrizione</w:t>
            </w:r>
          </w:p>
        </w:tc>
        <w:tc>
          <w:tcPr>
            <w:tcW w:w="5803" w:type="dxa"/>
          </w:tcPr>
          <w:p w14:paraId="71B00328" w14:textId="77777777" w:rsidR="00757AC7" w:rsidRPr="00574547" w:rsidRDefault="00757AC7" w:rsidP="00C8262A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574547">
              <w:rPr>
                <w:rFonts w:ascii="Poppins" w:hAnsi="Poppins" w:cs="Poppins"/>
                <w:b/>
                <w:bCs/>
                <w:sz w:val="20"/>
              </w:rPr>
              <w:t>Testo di capitolato</w:t>
            </w:r>
          </w:p>
        </w:tc>
      </w:tr>
      <w:tr w:rsidR="00574547" w14:paraId="061B1BA9" w14:textId="77777777" w:rsidTr="00C600BF">
        <w:tc>
          <w:tcPr>
            <w:tcW w:w="1398" w:type="dxa"/>
          </w:tcPr>
          <w:p w14:paraId="32F65899" w14:textId="6791B1EB" w:rsidR="00574547" w:rsidRPr="00574547" w:rsidRDefault="0084115A" w:rsidP="00574547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02012050</w:t>
            </w:r>
          </w:p>
        </w:tc>
        <w:tc>
          <w:tcPr>
            <w:tcW w:w="2297" w:type="dxa"/>
          </w:tcPr>
          <w:p w14:paraId="2FB1ACC4" w14:textId="0583C0FE" w:rsidR="00574547" w:rsidRPr="00574547" w:rsidRDefault="0084115A" w:rsidP="00574547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115A">
              <w:rPr>
                <w:rFonts w:ascii="Poppins" w:hAnsi="Poppins" w:cs="Poppins"/>
                <w:bCs/>
                <w:sz w:val="20"/>
              </w:rPr>
              <w:t>Termostato di regolazione ad immersione</w:t>
            </w:r>
          </w:p>
        </w:tc>
        <w:tc>
          <w:tcPr>
            <w:tcW w:w="5803" w:type="dxa"/>
          </w:tcPr>
          <w:p w14:paraId="4E3DA41C" w14:textId="2A9AF0DF" w:rsidR="00574547" w:rsidRPr="00574547" w:rsidRDefault="00574547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Termostato di regolazione ad immersione</w:t>
            </w:r>
            <w:r w:rsidR="004B7699">
              <w:rPr>
                <w:rFonts w:ascii="Poppins" w:hAnsi="Poppins" w:cs="Poppins"/>
                <w:bCs/>
                <w:sz w:val="20"/>
              </w:rPr>
              <w:t>.</w:t>
            </w:r>
          </w:p>
          <w:p w14:paraId="2DCD95E6" w14:textId="77777777" w:rsidR="00574547" w:rsidRPr="00574547" w:rsidRDefault="00574547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42FC5639" w14:textId="77777777" w:rsidR="00574547" w:rsidRPr="00574547" w:rsidRDefault="00574547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574547">
              <w:rPr>
                <w:rFonts w:ascii="Poppins" w:hAnsi="Poppins" w:cs="Poppins"/>
                <w:b/>
                <w:bCs/>
                <w:sz w:val="20"/>
              </w:rPr>
              <w:t>Dati tecnici:</w:t>
            </w:r>
          </w:p>
          <w:p w14:paraId="65848EFD" w14:textId="77777777" w:rsidR="00574547" w:rsidRPr="00574547" w:rsidRDefault="00574547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Attacco: 1/2" M</w:t>
            </w:r>
          </w:p>
          <w:p w14:paraId="296E6849" w14:textId="77777777" w:rsidR="00574547" w:rsidRPr="00574547" w:rsidRDefault="00574547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Lunghezza bulbo: 90 mm</w:t>
            </w:r>
          </w:p>
          <w:p w14:paraId="0BA39356" w14:textId="77777777" w:rsidR="00574547" w:rsidRPr="00574547" w:rsidRDefault="00574547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Campo di regolazione: 30 ÷ 90 °C</w:t>
            </w:r>
          </w:p>
          <w:p w14:paraId="1D58036A" w14:textId="77777777" w:rsidR="00574547" w:rsidRPr="00574547" w:rsidRDefault="00574547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Temperatura massima: 105 °C</w:t>
            </w:r>
          </w:p>
          <w:p w14:paraId="5487C3B0" w14:textId="77777777" w:rsidR="00574547" w:rsidRPr="00574547" w:rsidRDefault="00574547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Portata contati: 250 V 10(2) A</w:t>
            </w:r>
          </w:p>
          <w:p w14:paraId="776B0A08" w14:textId="77777777" w:rsidR="00574547" w:rsidRPr="00574547" w:rsidRDefault="00574547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Temperatura di sicurezza: 100 +0 -6</w:t>
            </w:r>
          </w:p>
          <w:p w14:paraId="606CBF9A" w14:textId="77777777" w:rsidR="00574547" w:rsidRPr="00574547" w:rsidRDefault="00574547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Differenziale: 6 °C</w:t>
            </w:r>
          </w:p>
          <w:p w14:paraId="46FF69F6" w14:textId="77777777" w:rsidR="00574547" w:rsidRPr="00574547" w:rsidRDefault="00574547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Filettatura: R (UNI EN 10226)</w:t>
            </w:r>
          </w:p>
          <w:p w14:paraId="4F90D53D" w14:textId="77777777" w:rsidR="00574547" w:rsidRPr="00574547" w:rsidRDefault="00574547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02515AF5" w14:textId="5C140FCC" w:rsidR="00574547" w:rsidRPr="00574547" w:rsidRDefault="00574547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74547">
              <w:rPr>
                <w:rFonts w:ascii="Poppins" w:hAnsi="Poppins" w:cs="Poppins"/>
                <w:b/>
                <w:sz w:val="20"/>
              </w:rPr>
              <w:t>Marca E</w:t>
            </w:r>
            <w:r w:rsidR="004B7699">
              <w:rPr>
                <w:rFonts w:ascii="Poppins" w:hAnsi="Poppins" w:cs="Poppins"/>
                <w:b/>
                <w:sz w:val="20"/>
              </w:rPr>
              <w:t>mmeti</w:t>
            </w:r>
            <w:r w:rsidRPr="00574547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F2355C">
              <w:rPr>
                <w:rFonts w:ascii="Poppins" w:hAnsi="Poppins" w:cs="Poppins"/>
                <w:b/>
                <w:sz w:val="20"/>
              </w:rPr>
              <w:t>-</w:t>
            </w:r>
            <w:r w:rsidRPr="00574547">
              <w:rPr>
                <w:rFonts w:ascii="Poppins" w:hAnsi="Poppins" w:cs="Poppins"/>
                <w:b/>
                <w:sz w:val="20"/>
              </w:rPr>
              <w:t xml:space="preserve"> Modello Termostato di regolazione ad immersione o equivalente.</w:t>
            </w:r>
          </w:p>
        </w:tc>
      </w:tr>
      <w:tr w:rsidR="004B7699" w14:paraId="6AF02064" w14:textId="77777777" w:rsidTr="00C600BF">
        <w:tc>
          <w:tcPr>
            <w:tcW w:w="1398" w:type="dxa"/>
          </w:tcPr>
          <w:p w14:paraId="14748D56" w14:textId="2537CEA7" w:rsidR="004B7699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02012052</w:t>
            </w:r>
          </w:p>
        </w:tc>
        <w:tc>
          <w:tcPr>
            <w:tcW w:w="2297" w:type="dxa"/>
          </w:tcPr>
          <w:p w14:paraId="565ED689" w14:textId="4ED1C152" w:rsidR="004B7699" w:rsidRPr="0084115A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115A">
              <w:rPr>
                <w:rFonts w:ascii="Poppins" w:hAnsi="Poppins" w:cs="Poppins"/>
                <w:bCs/>
                <w:sz w:val="20"/>
              </w:rPr>
              <w:t>Termostato di regolazione ad immersione</w:t>
            </w:r>
          </w:p>
        </w:tc>
        <w:tc>
          <w:tcPr>
            <w:tcW w:w="5803" w:type="dxa"/>
          </w:tcPr>
          <w:p w14:paraId="5FF24DE4" w14:textId="77777777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Termostato di regolazione ad immersione</w:t>
            </w:r>
            <w:r>
              <w:rPr>
                <w:rFonts w:ascii="Poppins" w:hAnsi="Poppins" w:cs="Poppins"/>
                <w:bCs/>
                <w:sz w:val="20"/>
              </w:rPr>
              <w:t>.</w:t>
            </w:r>
          </w:p>
          <w:p w14:paraId="2EB2FEB5" w14:textId="77777777" w:rsidR="009E2D51" w:rsidRDefault="009E2D51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208E5EEF" w14:textId="75B7FEB3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574547">
              <w:rPr>
                <w:rFonts w:ascii="Poppins" w:hAnsi="Poppins" w:cs="Poppins"/>
                <w:b/>
                <w:bCs/>
                <w:sz w:val="20"/>
              </w:rPr>
              <w:t>Dati tecnici:</w:t>
            </w:r>
          </w:p>
          <w:p w14:paraId="10DCBACA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Attacco: 1/2" M</w:t>
            </w:r>
          </w:p>
          <w:p w14:paraId="7EF68130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Lunghezza bulbo: 90 mm</w:t>
            </w:r>
          </w:p>
          <w:p w14:paraId="51C71C47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Campo di regolazione: 30 ÷ 90 °C</w:t>
            </w:r>
          </w:p>
          <w:p w14:paraId="5E94A3C9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Temperatura massima: 105 °C</w:t>
            </w:r>
          </w:p>
          <w:p w14:paraId="075C479D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Portata contati: 250 V 10(2) A</w:t>
            </w:r>
          </w:p>
          <w:p w14:paraId="7A341398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Temperatura di sicurezza: 100 +0 -6</w:t>
            </w:r>
          </w:p>
          <w:p w14:paraId="3AE0ABF3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Differenziale: 6 °C</w:t>
            </w:r>
          </w:p>
          <w:p w14:paraId="58315B53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Filettatura: R (UNI EN 10226)</w:t>
            </w:r>
          </w:p>
          <w:p w14:paraId="78895504" w14:textId="77777777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0F592BC0" w14:textId="3866B98B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/>
                <w:sz w:val="20"/>
              </w:rPr>
              <w:t>Marca E</w:t>
            </w:r>
            <w:r>
              <w:rPr>
                <w:rFonts w:ascii="Poppins" w:hAnsi="Poppins" w:cs="Poppins"/>
                <w:b/>
                <w:sz w:val="20"/>
              </w:rPr>
              <w:t>mmeti</w:t>
            </w:r>
            <w:r w:rsidRPr="00574547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F2355C">
              <w:rPr>
                <w:rFonts w:ascii="Poppins" w:hAnsi="Poppins" w:cs="Poppins"/>
                <w:b/>
                <w:sz w:val="20"/>
              </w:rPr>
              <w:t>-</w:t>
            </w:r>
            <w:r w:rsidRPr="00574547">
              <w:rPr>
                <w:rFonts w:ascii="Poppins" w:hAnsi="Poppins" w:cs="Poppins"/>
                <w:b/>
                <w:sz w:val="20"/>
              </w:rPr>
              <w:t xml:space="preserve"> Modello Termostato di regolazione ad immersione o equivalente.</w:t>
            </w:r>
          </w:p>
        </w:tc>
      </w:tr>
      <w:tr w:rsidR="004B7699" w14:paraId="41AB48E5" w14:textId="77777777" w:rsidTr="00C600BF">
        <w:tc>
          <w:tcPr>
            <w:tcW w:w="1398" w:type="dxa"/>
          </w:tcPr>
          <w:p w14:paraId="5900CDC7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02012060</w:t>
            </w:r>
          </w:p>
        </w:tc>
        <w:tc>
          <w:tcPr>
            <w:tcW w:w="2297" w:type="dxa"/>
          </w:tcPr>
          <w:p w14:paraId="0EE342A6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Bitermostato di regolazione e sicurezza</w:t>
            </w:r>
          </w:p>
        </w:tc>
        <w:tc>
          <w:tcPr>
            <w:tcW w:w="5803" w:type="dxa"/>
          </w:tcPr>
          <w:p w14:paraId="3F808C0F" w14:textId="77777777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Bitermostato di regolazione e sicurezza a riarmo manuale ad immersione.</w:t>
            </w:r>
          </w:p>
          <w:p w14:paraId="4189E64E" w14:textId="77777777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6255036B" w14:textId="77777777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574547">
              <w:rPr>
                <w:rFonts w:ascii="Poppins" w:hAnsi="Poppins" w:cs="Poppins"/>
                <w:b/>
                <w:bCs/>
                <w:sz w:val="20"/>
              </w:rPr>
              <w:t>Dati tecnici:</w:t>
            </w:r>
          </w:p>
          <w:p w14:paraId="72710BD7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Attacco: 1/2" M</w:t>
            </w:r>
          </w:p>
          <w:p w14:paraId="75E02D7D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Lunghezza bulbo: 90 mm</w:t>
            </w:r>
          </w:p>
          <w:p w14:paraId="343E1450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Campo di regolazione: 30 ÷ 90 °C</w:t>
            </w:r>
          </w:p>
          <w:p w14:paraId="4C9E1D4C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Temperatura massima: 105 °C</w:t>
            </w:r>
          </w:p>
          <w:p w14:paraId="68D6DD73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Portata contati: 250 V 10(2) A</w:t>
            </w:r>
          </w:p>
          <w:p w14:paraId="15FA73C0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Temperatura di sicurezza: 100 +0 -6</w:t>
            </w:r>
          </w:p>
          <w:p w14:paraId="4437409A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Differenziale: 6 °C</w:t>
            </w:r>
          </w:p>
          <w:p w14:paraId="16B62219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Filettatura: R (UNI EN 10226)</w:t>
            </w:r>
          </w:p>
          <w:p w14:paraId="6446DDDD" w14:textId="77777777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0DBA5DC0" w14:textId="24D9FA99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74547">
              <w:rPr>
                <w:rFonts w:ascii="Poppins" w:hAnsi="Poppins" w:cs="Poppins"/>
                <w:b/>
                <w:sz w:val="20"/>
              </w:rPr>
              <w:t xml:space="preserve">Marca </w:t>
            </w:r>
            <w:r w:rsidR="00A4026F">
              <w:rPr>
                <w:rFonts w:ascii="Poppins" w:hAnsi="Poppins" w:cs="Poppins"/>
                <w:b/>
                <w:sz w:val="20"/>
              </w:rPr>
              <w:t>Emmeti</w:t>
            </w:r>
            <w:r w:rsidRPr="00574547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F2355C">
              <w:rPr>
                <w:rFonts w:ascii="Poppins" w:hAnsi="Poppins" w:cs="Poppins"/>
                <w:b/>
                <w:sz w:val="20"/>
              </w:rPr>
              <w:t>-</w:t>
            </w:r>
            <w:r w:rsidRPr="00574547">
              <w:rPr>
                <w:rFonts w:ascii="Poppins" w:hAnsi="Poppins" w:cs="Poppins"/>
                <w:b/>
                <w:sz w:val="20"/>
              </w:rPr>
              <w:t xml:space="preserve"> Modello Bitermostato di regolazione e sicurezza o equivalente.</w:t>
            </w:r>
          </w:p>
        </w:tc>
      </w:tr>
      <w:tr w:rsidR="004B7699" w14:paraId="25E655F4" w14:textId="77777777" w:rsidTr="00C600BF">
        <w:tc>
          <w:tcPr>
            <w:tcW w:w="1398" w:type="dxa"/>
          </w:tcPr>
          <w:p w14:paraId="6318513B" w14:textId="427E60A3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lastRenderedPageBreak/>
              <w:t>020120</w:t>
            </w:r>
            <w:r w:rsidR="00AF47EC">
              <w:rPr>
                <w:rFonts w:ascii="Poppins" w:hAnsi="Poppins" w:cs="Poppins"/>
                <w:bCs/>
                <w:sz w:val="20"/>
              </w:rPr>
              <w:t>36</w:t>
            </w:r>
          </w:p>
        </w:tc>
        <w:tc>
          <w:tcPr>
            <w:tcW w:w="2297" w:type="dxa"/>
          </w:tcPr>
          <w:p w14:paraId="36F12EAF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Termostato a contatto</w:t>
            </w:r>
          </w:p>
          <w:p w14:paraId="5D98B8C7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30 ÷ 90 °C</w:t>
            </w:r>
          </w:p>
        </w:tc>
        <w:tc>
          <w:tcPr>
            <w:tcW w:w="5803" w:type="dxa"/>
          </w:tcPr>
          <w:p w14:paraId="46F595E4" w14:textId="77777777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Termostato di regolazione a contatto.</w:t>
            </w:r>
          </w:p>
          <w:p w14:paraId="56841F5F" w14:textId="77777777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25B46DA9" w14:textId="77777777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574547">
              <w:rPr>
                <w:rFonts w:ascii="Poppins" w:hAnsi="Poppins" w:cs="Poppins"/>
                <w:b/>
                <w:bCs/>
                <w:sz w:val="20"/>
              </w:rPr>
              <w:t>Dati tecnici:</w:t>
            </w:r>
          </w:p>
          <w:p w14:paraId="15DFA053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Campo di regolazione: 30 ÷ 90 °C</w:t>
            </w:r>
          </w:p>
          <w:p w14:paraId="3F163EE8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Temperatura massima: 105 °C</w:t>
            </w:r>
          </w:p>
          <w:p w14:paraId="5378314F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Portata contati: 250 V 10(2) A</w:t>
            </w:r>
          </w:p>
          <w:p w14:paraId="4508742C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Differenziale: 6 °C</w:t>
            </w:r>
          </w:p>
          <w:p w14:paraId="705D98F8" w14:textId="77777777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51C24BE4" w14:textId="7F9DBF91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74547">
              <w:rPr>
                <w:rFonts w:ascii="Poppins" w:hAnsi="Poppins" w:cs="Poppins"/>
                <w:b/>
                <w:sz w:val="20"/>
              </w:rPr>
              <w:t xml:space="preserve">Marca </w:t>
            </w:r>
            <w:r w:rsidR="00A4026F">
              <w:rPr>
                <w:rFonts w:ascii="Poppins" w:hAnsi="Poppins" w:cs="Poppins"/>
                <w:b/>
                <w:sz w:val="20"/>
              </w:rPr>
              <w:t xml:space="preserve">Emmeti </w:t>
            </w:r>
            <w:r w:rsidR="00F2355C">
              <w:rPr>
                <w:rFonts w:ascii="Poppins" w:hAnsi="Poppins" w:cs="Poppins"/>
                <w:b/>
                <w:sz w:val="20"/>
              </w:rPr>
              <w:t>-</w:t>
            </w:r>
            <w:r w:rsidRPr="00574547">
              <w:rPr>
                <w:rFonts w:ascii="Poppins" w:hAnsi="Poppins" w:cs="Poppins"/>
                <w:b/>
                <w:sz w:val="20"/>
              </w:rPr>
              <w:t xml:space="preserve"> Modello Termostato a contatto 30 ÷ 90 °C o equivalente.</w:t>
            </w:r>
          </w:p>
        </w:tc>
      </w:tr>
      <w:tr w:rsidR="004B7699" w14:paraId="1AE1F59C" w14:textId="77777777" w:rsidTr="00C600BF">
        <w:tc>
          <w:tcPr>
            <w:tcW w:w="1398" w:type="dxa"/>
          </w:tcPr>
          <w:p w14:paraId="107C293E" w14:textId="022F59AE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0201203</w:t>
            </w:r>
            <w:r w:rsidR="00AF47EC">
              <w:rPr>
                <w:rFonts w:ascii="Poppins" w:hAnsi="Poppins" w:cs="Poppins"/>
                <w:bCs/>
                <w:sz w:val="20"/>
              </w:rPr>
              <w:t>4</w:t>
            </w:r>
          </w:p>
        </w:tc>
        <w:tc>
          <w:tcPr>
            <w:tcW w:w="2297" w:type="dxa"/>
          </w:tcPr>
          <w:p w14:paraId="0646DA76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Termostato a contatto</w:t>
            </w:r>
          </w:p>
          <w:p w14:paraId="6737976A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0 ÷ 60 °C</w:t>
            </w:r>
          </w:p>
        </w:tc>
        <w:tc>
          <w:tcPr>
            <w:tcW w:w="5803" w:type="dxa"/>
          </w:tcPr>
          <w:p w14:paraId="5AB8A056" w14:textId="77777777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Termostato di regolazione a contatto.</w:t>
            </w:r>
          </w:p>
          <w:p w14:paraId="77EBF37B" w14:textId="77777777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31E8B9A2" w14:textId="77777777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574547">
              <w:rPr>
                <w:rFonts w:ascii="Poppins" w:hAnsi="Poppins" w:cs="Poppins"/>
                <w:b/>
                <w:bCs/>
                <w:sz w:val="20"/>
              </w:rPr>
              <w:t>Dati tecnici:</w:t>
            </w:r>
          </w:p>
          <w:p w14:paraId="482650BF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Campo di regolazione: 0 ÷ 60 °C</w:t>
            </w:r>
          </w:p>
          <w:p w14:paraId="00F48183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Temperatura massima: 105 °C</w:t>
            </w:r>
          </w:p>
          <w:p w14:paraId="3F193510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Portata contati: 250 V 10(2) A</w:t>
            </w:r>
          </w:p>
          <w:p w14:paraId="451582AD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Differenziale: 6 °C</w:t>
            </w:r>
          </w:p>
          <w:p w14:paraId="6543004F" w14:textId="77777777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566FD241" w14:textId="3F5CD50B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74547">
              <w:rPr>
                <w:rFonts w:ascii="Poppins" w:hAnsi="Poppins" w:cs="Poppins"/>
                <w:b/>
                <w:sz w:val="20"/>
              </w:rPr>
              <w:t xml:space="preserve">Marca </w:t>
            </w:r>
            <w:r w:rsidR="00A4026F">
              <w:rPr>
                <w:rFonts w:ascii="Poppins" w:hAnsi="Poppins" w:cs="Poppins"/>
                <w:b/>
                <w:sz w:val="20"/>
              </w:rPr>
              <w:t>Emmeti</w:t>
            </w:r>
            <w:r w:rsidRPr="00574547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F2355C">
              <w:rPr>
                <w:rFonts w:ascii="Poppins" w:hAnsi="Poppins" w:cs="Poppins"/>
                <w:b/>
                <w:sz w:val="20"/>
              </w:rPr>
              <w:t>-</w:t>
            </w:r>
            <w:r w:rsidRPr="00574547">
              <w:rPr>
                <w:rFonts w:ascii="Poppins" w:hAnsi="Poppins" w:cs="Poppins"/>
                <w:b/>
                <w:sz w:val="20"/>
              </w:rPr>
              <w:t xml:space="preserve"> Modello Termostato a contatto 0 ÷ 60 °C o equivalente.</w:t>
            </w:r>
          </w:p>
        </w:tc>
      </w:tr>
      <w:tr w:rsidR="004B7699" w14:paraId="16CB97D9" w14:textId="77777777" w:rsidTr="00C600BF">
        <w:tc>
          <w:tcPr>
            <w:tcW w:w="1398" w:type="dxa"/>
          </w:tcPr>
          <w:p w14:paraId="69982E06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02016014</w:t>
            </w:r>
          </w:p>
        </w:tc>
        <w:tc>
          <w:tcPr>
            <w:tcW w:w="2297" w:type="dxa"/>
          </w:tcPr>
          <w:p w14:paraId="0E2A798B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Termostato di regolazione a capillare 1000 mm</w:t>
            </w:r>
          </w:p>
        </w:tc>
        <w:tc>
          <w:tcPr>
            <w:tcW w:w="5803" w:type="dxa"/>
          </w:tcPr>
          <w:p w14:paraId="0E85896A" w14:textId="77777777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 xml:space="preserve">Termostato di regolazione a capillare. </w:t>
            </w:r>
          </w:p>
          <w:p w14:paraId="33F558A9" w14:textId="77777777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66572B3A" w14:textId="77777777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574547">
              <w:rPr>
                <w:rFonts w:ascii="Poppins" w:hAnsi="Poppins" w:cs="Poppins"/>
                <w:b/>
                <w:bCs/>
                <w:sz w:val="20"/>
              </w:rPr>
              <w:t>Dati tecnici:</w:t>
            </w:r>
          </w:p>
          <w:p w14:paraId="39223620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Lunghezza capillare: 1000 mm</w:t>
            </w:r>
          </w:p>
          <w:p w14:paraId="70832C3C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Lunghezza bulbo: 65 mm</w:t>
            </w:r>
          </w:p>
          <w:p w14:paraId="7344E5FE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Ø bulbo: 7 mm</w:t>
            </w:r>
          </w:p>
          <w:p w14:paraId="35382634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Campo di regolazione: 30 ÷ 90 °C</w:t>
            </w:r>
          </w:p>
          <w:p w14:paraId="461E6624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Temperatura massima: 105 °C</w:t>
            </w:r>
          </w:p>
          <w:p w14:paraId="17415756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Portata contati: 400 V 16(4) A</w:t>
            </w:r>
          </w:p>
          <w:p w14:paraId="40C03311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Differenziale: 4 °C</w:t>
            </w:r>
          </w:p>
          <w:p w14:paraId="2873EF31" w14:textId="77777777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02ABE061" w14:textId="6EC5AC29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/>
                <w:sz w:val="20"/>
              </w:rPr>
              <w:t>Marca E</w:t>
            </w:r>
            <w:r w:rsidR="00A4026F">
              <w:rPr>
                <w:rFonts w:ascii="Poppins" w:hAnsi="Poppins" w:cs="Poppins"/>
                <w:b/>
                <w:sz w:val="20"/>
              </w:rPr>
              <w:t>mmeti</w:t>
            </w:r>
            <w:r w:rsidRPr="00574547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F2355C">
              <w:rPr>
                <w:rFonts w:ascii="Poppins" w:hAnsi="Poppins" w:cs="Poppins"/>
                <w:b/>
                <w:sz w:val="20"/>
              </w:rPr>
              <w:t>-</w:t>
            </w:r>
            <w:r w:rsidRPr="00574547">
              <w:rPr>
                <w:rFonts w:ascii="Poppins" w:hAnsi="Poppins" w:cs="Poppins"/>
                <w:b/>
                <w:sz w:val="20"/>
              </w:rPr>
              <w:t xml:space="preserve"> Modello Termostato di regolazione a capillare 1000 mm o equivalente.</w:t>
            </w:r>
          </w:p>
        </w:tc>
      </w:tr>
      <w:tr w:rsidR="004B7699" w14:paraId="0D896A15" w14:textId="77777777" w:rsidTr="00C600BF">
        <w:tc>
          <w:tcPr>
            <w:tcW w:w="1398" w:type="dxa"/>
          </w:tcPr>
          <w:p w14:paraId="1B8D1290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02016016</w:t>
            </w:r>
          </w:p>
        </w:tc>
        <w:tc>
          <w:tcPr>
            <w:tcW w:w="2297" w:type="dxa"/>
          </w:tcPr>
          <w:p w14:paraId="0E0DE7AC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Termostato di regolazione a capillare 1500 mm</w:t>
            </w:r>
          </w:p>
        </w:tc>
        <w:tc>
          <w:tcPr>
            <w:tcW w:w="5803" w:type="dxa"/>
          </w:tcPr>
          <w:p w14:paraId="467D5E4B" w14:textId="77777777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 xml:space="preserve">Termostato di regolazione a capillare. </w:t>
            </w:r>
          </w:p>
          <w:p w14:paraId="52972E8C" w14:textId="77777777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0CE19FC2" w14:textId="77777777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574547">
              <w:rPr>
                <w:rFonts w:ascii="Poppins" w:hAnsi="Poppins" w:cs="Poppins"/>
                <w:b/>
                <w:bCs/>
                <w:sz w:val="20"/>
              </w:rPr>
              <w:t>Dati tecnici:</w:t>
            </w:r>
          </w:p>
          <w:p w14:paraId="46BA825C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Lunghezza capillare: 1500 mm</w:t>
            </w:r>
          </w:p>
          <w:p w14:paraId="7C27D5B1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Lunghezza bulbo: 65 mm</w:t>
            </w:r>
          </w:p>
          <w:p w14:paraId="1F3DD213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lastRenderedPageBreak/>
              <w:t>Ø bulbo: 7 mm</w:t>
            </w:r>
          </w:p>
          <w:p w14:paraId="21B0F699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Campo di regolazione: 30 ÷ 90 °C</w:t>
            </w:r>
          </w:p>
          <w:p w14:paraId="1CF1214D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Temperatura massima: 105 °C</w:t>
            </w:r>
          </w:p>
          <w:p w14:paraId="69975904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Portata contati: 400 V 16(4) A</w:t>
            </w:r>
          </w:p>
          <w:p w14:paraId="6E3EEAAF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Differenziale: 4 °C</w:t>
            </w:r>
          </w:p>
          <w:p w14:paraId="7EBE1B8E" w14:textId="77777777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5E340AA6" w14:textId="017A3E76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/>
                <w:sz w:val="20"/>
              </w:rPr>
              <w:t>Marca E</w:t>
            </w:r>
            <w:r w:rsidR="00A4026F">
              <w:rPr>
                <w:rFonts w:ascii="Poppins" w:hAnsi="Poppins" w:cs="Poppins"/>
                <w:b/>
                <w:sz w:val="20"/>
              </w:rPr>
              <w:t>mmeti</w:t>
            </w:r>
            <w:r w:rsidRPr="00574547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F2355C">
              <w:rPr>
                <w:rFonts w:ascii="Poppins" w:hAnsi="Poppins" w:cs="Poppins"/>
                <w:b/>
                <w:sz w:val="20"/>
              </w:rPr>
              <w:t>-</w:t>
            </w:r>
            <w:r w:rsidRPr="00574547">
              <w:rPr>
                <w:rFonts w:ascii="Poppins" w:hAnsi="Poppins" w:cs="Poppins"/>
                <w:b/>
                <w:sz w:val="20"/>
              </w:rPr>
              <w:t xml:space="preserve"> Modello Termostato di regolazione a capillare 1500 mm o equivalente.</w:t>
            </w:r>
          </w:p>
        </w:tc>
      </w:tr>
      <w:tr w:rsidR="004B7699" w14:paraId="4D9ED42C" w14:textId="77777777" w:rsidTr="00C600BF">
        <w:tc>
          <w:tcPr>
            <w:tcW w:w="1398" w:type="dxa"/>
          </w:tcPr>
          <w:p w14:paraId="6BB7710E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lastRenderedPageBreak/>
              <w:t>02018095</w:t>
            </w:r>
          </w:p>
        </w:tc>
        <w:tc>
          <w:tcPr>
            <w:tcW w:w="2297" w:type="dxa"/>
          </w:tcPr>
          <w:p w14:paraId="77792696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Termostato di sicurezza a capillare 1000 mm</w:t>
            </w:r>
          </w:p>
        </w:tc>
        <w:tc>
          <w:tcPr>
            <w:tcW w:w="5803" w:type="dxa"/>
          </w:tcPr>
          <w:p w14:paraId="7DCA361C" w14:textId="77777777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Termostato di sicurezza a capillare.</w:t>
            </w:r>
          </w:p>
          <w:p w14:paraId="518AC67C" w14:textId="77777777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53ED55B1" w14:textId="77777777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574547">
              <w:rPr>
                <w:rFonts w:ascii="Poppins" w:hAnsi="Poppins" w:cs="Poppins"/>
                <w:b/>
                <w:bCs/>
                <w:sz w:val="20"/>
              </w:rPr>
              <w:t>Dati tecnici:</w:t>
            </w:r>
          </w:p>
          <w:p w14:paraId="52FD4E8D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574547">
              <w:rPr>
                <w:rFonts w:ascii="Poppins" w:hAnsi="Poppins" w:cs="Poppins"/>
                <w:sz w:val="20"/>
              </w:rPr>
              <w:t>Temperatura di taratura: 100 °C +0-6</w:t>
            </w:r>
          </w:p>
          <w:p w14:paraId="5ABB5C99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Lunghezza capillare: 1000 mm</w:t>
            </w:r>
          </w:p>
          <w:p w14:paraId="60DC5091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Lunghezza bulbo: 70 mm</w:t>
            </w:r>
          </w:p>
          <w:p w14:paraId="7F0BB598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Ø bulbo: 6,5 mm</w:t>
            </w:r>
          </w:p>
          <w:p w14:paraId="7F429023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Portata contati P1/1: 250 V 10(2,5) A</w:t>
            </w:r>
          </w:p>
          <w:p w14:paraId="37A07BBD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Portata contati P1/2: 250 V 2 A</w:t>
            </w:r>
          </w:p>
          <w:p w14:paraId="22B7C03A" w14:textId="77777777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7E563E3E" w14:textId="1FE986BE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/>
                <w:sz w:val="20"/>
              </w:rPr>
              <w:t>Marca E</w:t>
            </w:r>
            <w:r w:rsidR="0097159A">
              <w:rPr>
                <w:rFonts w:ascii="Poppins" w:hAnsi="Poppins" w:cs="Poppins"/>
                <w:b/>
                <w:sz w:val="20"/>
              </w:rPr>
              <w:t>mmeti</w:t>
            </w:r>
            <w:r w:rsidRPr="00574547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F2355C">
              <w:rPr>
                <w:rFonts w:ascii="Poppins" w:hAnsi="Poppins" w:cs="Poppins"/>
                <w:b/>
                <w:sz w:val="20"/>
              </w:rPr>
              <w:t>-</w:t>
            </w:r>
            <w:r w:rsidRPr="00574547">
              <w:rPr>
                <w:rFonts w:ascii="Poppins" w:hAnsi="Poppins" w:cs="Poppins"/>
                <w:b/>
                <w:sz w:val="20"/>
              </w:rPr>
              <w:t xml:space="preserve"> Modello Termostato di sicurezza a capillare 1000 mm o equivalente.</w:t>
            </w:r>
          </w:p>
        </w:tc>
      </w:tr>
      <w:tr w:rsidR="004B7699" w14:paraId="7274A6EB" w14:textId="77777777" w:rsidTr="00C600BF">
        <w:tc>
          <w:tcPr>
            <w:tcW w:w="1398" w:type="dxa"/>
          </w:tcPr>
          <w:p w14:paraId="613E7B5E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02018097</w:t>
            </w:r>
          </w:p>
        </w:tc>
        <w:tc>
          <w:tcPr>
            <w:tcW w:w="2297" w:type="dxa"/>
          </w:tcPr>
          <w:p w14:paraId="350FA7C1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Termostato di sicurezza a capillare 1500 mm</w:t>
            </w:r>
          </w:p>
        </w:tc>
        <w:tc>
          <w:tcPr>
            <w:tcW w:w="5803" w:type="dxa"/>
          </w:tcPr>
          <w:p w14:paraId="34A37274" w14:textId="77777777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Termostato di sicurezza a capillare.</w:t>
            </w:r>
          </w:p>
          <w:p w14:paraId="7D6A8FB9" w14:textId="77777777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7C18A643" w14:textId="77777777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574547">
              <w:rPr>
                <w:rFonts w:ascii="Poppins" w:hAnsi="Poppins" w:cs="Poppins"/>
                <w:b/>
                <w:bCs/>
                <w:sz w:val="20"/>
              </w:rPr>
              <w:t>Dati tecnici:</w:t>
            </w:r>
          </w:p>
          <w:p w14:paraId="58AF547F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574547">
              <w:rPr>
                <w:rFonts w:ascii="Poppins" w:hAnsi="Poppins" w:cs="Poppins"/>
                <w:sz w:val="20"/>
              </w:rPr>
              <w:t>Temperatura di taratura: 100 °C +0-6</w:t>
            </w:r>
          </w:p>
          <w:p w14:paraId="5949653A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Lunghezza capillare: 1500 mm</w:t>
            </w:r>
          </w:p>
          <w:p w14:paraId="6FBD3AC8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Lunghezza bulbo: 70 mm</w:t>
            </w:r>
          </w:p>
          <w:p w14:paraId="49850D42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Ø bulbo: 6,5 mm</w:t>
            </w:r>
          </w:p>
          <w:p w14:paraId="105A6789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Portata contati P1/1: 250 V 10(2,5) A</w:t>
            </w:r>
          </w:p>
          <w:p w14:paraId="77429BFA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Portata contati P1/2: 250 V 2 A</w:t>
            </w:r>
          </w:p>
          <w:p w14:paraId="5166C247" w14:textId="77777777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6E37EC64" w14:textId="0885D3EA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/>
                <w:sz w:val="20"/>
              </w:rPr>
              <w:t>Marca E</w:t>
            </w:r>
            <w:r w:rsidR="0097159A">
              <w:rPr>
                <w:rFonts w:ascii="Poppins" w:hAnsi="Poppins" w:cs="Poppins"/>
                <w:b/>
                <w:sz w:val="20"/>
              </w:rPr>
              <w:t>mmeti</w:t>
            </w:r>
            <w:r w:rsidRPr="00574547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F2355C">
              <w:rPr>
                <w:rFonts w:ascii="Poppins" w:hAnsi="Poppins" w:cs="Poppins"/>
                <w:b/>
                <w:sz w:val="20"/>
              </w:rPr>
              <w:t>-</w:t>
            </w:r>
            <w:r w:rsidRPr="00574547">
              <w:rPr>
                <w:rFonts w:ascii="Poppins" w:hAnsi="Poppins" w:cs="Poppins"/>
                <w:b/>
                <w:sz w:val="20"/>
              </w:rPr>
              <w:t xml:space="preserve"> Modello Termostato di sicurezza a capillare 1500 mm o equivalente.</w:t>
            </w:r>
          </w:p>
        </w:tc>
      </w:tr>
      <w:tr w:rsidR="004B7699" w14:paraId="4D26B655" w14:textId="77777777" w:rsidTr="00C600BF">
        <w:tc>
          <w:tcPr>
            <w:tcW w:w="1398" w:type="dxa"/>
          </w:tcPr>
          <w:p w14:paraId="00348979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00300006</w:t>
            </w:r>
          </w:p>
        </w:tc>
        <w:tc>
          <w:tcPr>
            <w:tcW w:w="2297" w:type="dxa"/>
          </w:tcPr>
          <w:p w14:paraId="7A8AA36C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Pressostato di sicurezza a riarmo manuale</w:t>
            </w:r>
          </w:p>
        </w:tc>
        <w:tc>
          <w:tcPr>
            <w:tcW w:w="5803" w:type="dxa"/>
          </w:tcPr>
          <w:p w14:paraId="33AC567B" w14:textId="09CEF97A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Pressostato di massima per impianti di riscaldamento, per l</w:t>
            </w:r>
            <w:r w:rsidR="009E2D51">
              <w:rPr>
                <w:rFonts w:ascii="Poppins" w:hAnsi="Poppins" w:cs="Poppins"/>
                <w:bCs/>
                <w:sz w:val="20"/>
              </w:rPr>
              <w:t>’</w:t>
            </w:r>
            <w:r w:rsidRPr="00574547">
              <w:rPr>
                <w:rFonts w:ascii="Poppins" w:hAnsi="Poppins" w:cs="Poppins"/>
                <w:bCs/>
                <w:sz w:val="20"/>
              </w:rPr>
              <w:t>arresto automatico del generatore di calore al raggiungimento di un prefisso limite massimo di pressione dell</w:t>
            </w:r>
            <w:r w:rsidR="009E2D51">
              <w:rPr>
                <w:rFonts w:ascii="Poppins" w:hAnsi="Poppins" w:cs="Poppins"/>
                <w:bCs/>
                <w:sz w:val="20"/>
              </w:rPr>
              <w:t>’</w:t>
            </w:r>
            <w:r w:rsidRPr="00574547">
              <w:rPr>
                <w:rFonts w:ascii="Poppins" w:hAnsi="Poppins" w:cs="Poppins"/>
                <w:bCs/>
                <w:sz w:val="20"/>
              </w:rPr>
              <w:t>acqua.</w:t>
            </w:r>
          </w:p>
          <w:p w14:paraId="757E724A" w14:textId="1794E32E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Pressostato conforme alla direttiva 2014/68/UE</w:t>
            </w:r>
            <w:r w:rsidR="00C00950">
              <w:rPr>
                <w:rFonts w:ascii="Poppins" w:hAnsi="Poppins" w:cs="Poppins"/>
                <w:bCs/>
                <w:sz w:val="20"/>
              </w:rPr>
              <w:t>.</w:t>
            </w:r>
          </w:p>
          <w:p w14:paraId="0EF37746" w14:textId="77777777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2D336B9B" w14:textId="77777777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574547">
              <w:rPr>
                <w:rFonts w:ascii="Poppins" w:hAnsi="Poppins" w:cs="Poppins"/>
                <w:b/>
                <w:bCs/>
                <w:sz w:val="20"/>
              </w:rPr>
              <w:t>Dati tecnici:</w:t>
            </w:r>
          </w:p>
          <w:p w14:paraId="28B3F579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Campo di regolazione: da 2 a 4,5 bar</w:t>
            </w:r>
          </w:p>
          <w:p w14:paraId="1ADCE678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Taratura di fabbrica: 3 bar</w:t>
            </w:r>
          </w:p>
          <w:p w14:paraId="27825652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lastRenderedPageBreak/>
              <w:t>Corrente nominale: 16A (10)A</w:t>
            </w:r>
          </w:p>
          <w:p w14:paraId="4E3661A1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Tensione nominale: 250 V</w:t>
            </w:r>
          </w:p>
          <w:p w14:paraId="174C2F2A" w14:textId="77777777" w:rsidR="004B7699" w:rsidRPr="0084115A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  <w:lang w:val="pt-BR"/>
              </w:rPr>
            </w:pPr>
            <w:r w:rsidRPr="0084115A">
              <w:rPr>
                <w:rFonts w:ascii="Poppins" w:hAnsi="Poppins" w:cs="Poppins"/>
                <w:bCs/>
                <w:sz w:val="20"/>
                <w:lang w:val="pt-BR"/>
              </w:rPr>
              <w:t>Temperatura fluido: da 20 °C a 110 °C</w:t>
            </w:r>
          </w:p>
          <w:p w14:paraId="60BA1148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Temperatura max ambiente: 50 °C</w:t>
            </w:r>
          </w:p>
          <w:p w14:paraId="5D35EBBE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Attacco: 1/4"F</w:t>
            </w:r>
          </w:p>
          <w:p w14:paraId="78A1CA23" w14:textId="77777777" w:rsidR="004B7699" w:rsidRPr="0084115A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  <w:lang w:val="fi-FI"/>
              </w:rPr>
            </w:pPr>
            <w:r w:rsidRPr="0084115A">
              <w:rPr>
                <w:rFonts w:ascii="Poppins" w:hAnsi="Poppins" w:cs="Poppins"/>
                <w:bCs/>
                <w:sz w:val="20"/>
                <w:lang w:val="fi-FI"/>
              </w:rPr>
              <w:t>Filettatura: G (UNI EN ISO 228-1)</w:t>
            </w:r>
          </w:p>
          <w:p w14:paraId="71D4930D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Tipo di contatto: NC</w:t>
            </w:r>
          </w:p>
          <w:p w14:paraId="031A611F" w14:textId="77777777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260C9E6E" w14:textId="7C90CF8B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/>
                <w:sz w:val="20"/>
              </w:rPr>
              <w:t>Marca E</w:t>
            </w:r>
            <w:r w:rsidR="0097159A">
              <w:rPr>
                <w:rFonts w:ascii="Poppins" w:hAnsi="Poppins" w:cs="Poppins"/>
                <w:b/>
                <w:sz w:val="20"/>
              </w:rPr>
              <w:t>mmeti</w:t>
            </w:r>
            <w:r w:rsidRPr="00574547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F2355C">
              <w:rPr>
                <w:rFonts w:ascii="Poppins" w:hAnsi="Poppins" w:cs="Poppins"/>
                <w:b/>
                <w:sz w:val="20"/>
              </w:rPr>
              <w:t>-</w:t>
            </w:r>
            <w:r w:rsidRPr="00574547">
              <w:rPr>
                <w:rFonts w:ascii="Poppins" w:hAnsi="Poppins" w:cs="Poppins"/>
                <w:b/>
                <w:sz w:val="20"/>
              </w:rPr>
              <w:t xml:space="preserve"> Modello Pressostato di sicurezza a riarmo manuale o equivalente.</w:t>
            </w:r>
          </w:p>
        </w:tc>
      </w:tr>
      <w:tr w:rsidR="004B7699" w14:paraId="39737D8F" w14:textId="77777777" w:rsidTr="00C600BF">
        <w:tc>
          <w:tcPr>
            <w:tcW w:w="1398" w:type="dxa"/>
          </w:tcPr>
          <w:p w14:paraId="612DB996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lastRenderedPageBreak/>
              <w:t>00300010</w:t>
            </w:r>
          </w:p>
        </w:tc>
        <w:tc>
          <w:tcPr>
            <w:tcW w:w="2297" w:type="dxa"/>
          </w:tcPr>
          <w:p w14:paraId="3235A01C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Pressostato di minima a riarmo manuale</w:t>
            </w:r>
          </w:p>
        </w:tc>
        <w:tc>
          <w:tcPr>
            <w:tcW w:w="5803" w:type="dxa"/>
          </w:tcPr>
          <w:p w14:paraId="4E4C2C3C" w14:textId="6AF79D55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Pressostato di minima per impianti di riscaldamento, per l</w:t>
            </w:r>
            <w:r w:rsidR="009E2D51">
              <w:rPr>
                <w:rFonts w:ascii="Poppins" w:hAnsi="Poppins" w:cs="Poppins"/>
                <w:bCs/>
                <w:sz w:val="20"/>
              </w:rPr>
              <w:t>’</w:t>
            </w:r>
            <w:r w:rsidRPr="00574547">
              <w:rPr>
                <w:rFonts w:ascii="Poppins" w:hAnsi="Poppins" w:cs="Poppins"/>
                <w:bCs/>
                <w:sz w:val="20"/>
              </w:rPr>
              <w:t>arresto automatico del generatore di calore al raggiungimento di un prefissato limite minimo di pressione dell</w:t>
            </w:r>
            <w:r w:rsidR="009E2D51">
              <w:rPr>
                <w:rFonts w:ascii="Poppins" w:hAnsi="Poppins" w:cs="Poppins"/>
                <w:bCs/>
                <w:sz w:val="20"/>
              </w:rPr>
              <w:t>’</w:t>
            </w:r>
            <w:r w:rsidRPr="00574547">
              <w:rPr>
                <w:rFonts w:ascii="Poppins" w:hAnsi="Poppins" w:cs="Poppins"/>
                <w:bCs/>
                <w:sz w:val="20"/>
              </w:rPr>
              <w:t>acqua.</w:t>
            </w:r>
          </w:p>
          <w:p w14:paraId="5B49E05F" w14:textId="494CCA66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Pressostato conforme alla direttiva 2014/68/UE</w:t>
            </w:r>
            <w:r w:rsidR="00B8243E">
              <w:rPr>
                <w:rFonts w:ascii="Poppins" w:hAnsi="Poppins" w:cs="Poppins"/>
                <w:bCs/>
                <w:sz w:val="20"/>
              </w:rPr>
              <w:t>.</w:t>
            </w:r>
          </w:p>
          <w:p w14:paraId="3C318FE7" w14:textId="77777777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546A6044" w14:textId="77777777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574547">
              <w:rPr>
                <w:rFonts w:ascii="Poppins" w:hAnsi="Poppins" w:cs="Poppins"/>
                <w:b/>
                <w:bCs/>
                <w:sz w:val="20"/>
              </w:rPr>
              <w:t>Dati tecnici:</w:t>
            </w:r>
          </w:p>
          <w:p w14:paraId="0FFBF842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Campo di regolazione: da 0,5 a 1,7 bar</w:t>
            </w:r>
          </w:p>
          <w:p w14:paraId="506FB080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Taratura di fabbrica: 0,9 bar</w:t>
            </w:r>
          </w:p>
          <w:p w14:paraId="67D30500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Corrente nominale: 16A (10)A</w:t>
            </w:r>
          </w:p>
          <w:p w14:paraId="2573BD6C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Tensione nominale: 250 V</w:t>
            </w:r>
          </w:p>
          <w:p w14:paraId="6436ABB4" w14:textId="77777777" w:rsidR="004B7699" w:rsidRPr="0084115A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  <w:lang w:val="pt-BR"/>
              </w:rPr>
            </w:pPr>
            <w:r w:rsidRPr="0084115A">
              <w:rPr>
                <w:rFonts w:ascii="Poppins" w:hAnsi="Poppins" w:cs="Poppins"/>
                <w:bCs/>
                <w:sz w:val="20"/>
                <w:lang w:val="pt-BR"/>
              </w:rPr>
              <w:t>Temperatura fluido: da 20 °C a 110 °C</w:t>
            </w:r>
          </w:p>
          <w:p w14:paraId="2065FF92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Temperatura max ambiente: 50 °C</w:t>
            </w:r>
          </w:p>
          <w:p w14:paraId="040A3C17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Attacco: 1/4"F</w:t>
            </w:r>
          </w:p>
          <w:p w14:paraId="17AFECBD" w14:textId="77777777" w:rsidR="004B7699" w:rsidRPr="0084115A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  <w:lang w:val="fi-FI"/>
              </w:rPr>
            </w:pPr>
            <w:r w:rsidRPr="0084115A">
              <w:rPr>
                <w:rFonts w:ascii="Poppins" w:hAnsi="Poppins" w:cs="Poppins"/>
                <w:bCs/>
                <w:sz w:val="20"/>
                <w:lang w:val="fi-FI"/>
              </w:rPr>
              <w:t>Filettatura: G (UNI EN ISO 228-1)</w:t>
            </w:r>
          </w:p>
          <w:p w14:paraId="5319D2D8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Tipo di contatto: N.O</w:t>
            </w:r>
          </w:p>
          <w:p w14:paraId="20BA8D8D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Membrana: gomma NBR con inserto tessile</w:t>
            </w:r>
          </w:p>
          <w:p w14:paraId="2FD50EF9" w14:textId="77777777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1BAC3B81" w14:textId="244F65B0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/>
                <w:sz w:val="20"/>
              </w:rPr>
              <w:t>Marca E</w:t>
            </w:r>
            <w:r w:rsidR="0097159A">
              <w:rPr>
                <w:rFonts w:ascii="Poppins" w:hAnsi="Poppins" w:cs="Poppins"/>
                <w:b/>
                <w:sz w:val="20"/>
              </w:rPr>
              <w:t>mmeti</w:t>
            </w:r>
            <w:r w:rsidRPr="00574547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F2355C">
              <w:rPr>
                <w:rFonts w:ascii="Poppins" w:hAnsi="Poppins" w:cs="Poppins"/>
                <w:b/>
                <w:sz w:val="20"/>
              </w:rPr>
              <w:t>-</w:t>
            </w:r>
            <w:r w:rsidRPr="00574547">
              <w:rPr>
                <w:rFonts w:ascii="Poppins" w:hAnsi="Poppins" w:cs="Poppins"/>
                <w:b/>
                <w:sz w:val="20"/>
              </w:rPr>
              <w:t xml:space="preserve"> Modello Pressostato di minima a riarmo manuale o equivalente.</w:t>
            </w:r>
          </w:p>
        </w:tc>
      </w:tr>
      <w:tr w:rsidR="004B7699" w14:paraId="291B8385" w14:textId="77777777" w:rsidTr="00C600BF">
        <w:tc>
          <w:tcPr>
            <w:tcW w:w="1398" w:type="dxa"/>
          </w:tcPr>
          <w:p w14:paraId="1EA4AB8C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01200700</w:t>
            </w:r>
          </w:p>
        </w:tc>
        <w:tc>
          <w:tcPr>
            <w:tcW w:w="2297" w:type="dxa"/>
          </w:tcPr>
          <w:p w14:paraId="2E55D01C" w14:textId="66E01DD0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proofErr w:type="spellStart"/>
            <w:r w:rsidRPr="00574547">
              <w:rPr>
                <w:rFonts w:ascii="Poppins" w:hAnsi="Poppins" w:cs="Poppins"/>
                <w:bCs/>
                <w:sz w:val="20"/>
              </w:rPr>
              <w:t>Flussostato</w:t>
            </w:r>
            <w:proofErr w:type="spellEnd"/>
            <w:r w:rsidRPr="00574547">
              <w:rPr>
                <w:rFonts w:ascii="Poppins" w:hAnsi="Poppins" w:cs="Poppins"/>
                <w:bCs/>
                <w:sz w:val="20"/>
              </w:rPr>
              <w:t xml:space="preserve"> per liquidi</w:t>
            </w:r>
            <w:r w:rsidR="00464F41">
              <w:rPr>
                <w:rFonts w:ascii="Poppins" w:hAnsi="Poppins" w:cs="Poppins"/>
                <w:bCs/>
                <w:sz w:val="20"/>
              </w:rPr>
              <w:t xml:space="preserve"> 1"</w:t>
            </w:r>
          </w:p>
        </w:tc>
        <w:tc>
          <w:tcPr>
            <w:tcW w:w="5803" w:type="dxa"/>
          </w:tcPr>
          <w:p w14:paraId="2D1D8921" w14:textId="01DE6162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Flussostato per liquidi con microinterruttore stagno e contatti in commutazione (n.c/ n.a)</w:t>
            </w:r>
            <w:r w:rsidR="00B8243E">
              <w:rPr>
                <w:rFonts w:ascii="Poppins" w:hAnsi="Poppins" w:cs="Poppins"/>
                <w:bCs/>
                <w:sz w:val="20"/>
              </w:rPr>
              <w:t>.</w:t>
            </w:r>
          </w:p>
          <w:p w14:paraId="6122915A" w14:textId="77777777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062F05C9" w14:textId="77777777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54FDAC90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Temperatura massima fluido: - 40 ÷ 120 °C</w:t>
            </w:r>
          </w:p>
          <w:p w14:paraId="22D1E12A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Pressione massima: 11 bar</w:t>
            </w:r>
          </w:p>
          <w:p w14:paraId="68B7BB5B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Portata contatti: 24…250 Vca 15(8)</w:t>
            </w:r>
          </w:p>
          <w:p w14:paraId="6B9B8D9D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Palette: in acciaio INOX AISI 316L</w:t>
            </w:r>
          </w:p>
          <w:p w14:paraId="4994AE08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Filettatura: R (UNI EN 10226)</w:t>
            </w:r>
          </w:p>
          <w:p w14:paraId="67E53542" w14:textId="77777777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5F390256" w14:textId="6B0427ED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74547">
              <w:rPr>
                <w:rFonts w:ascii="Poppins" w:hAnsi="Poppins" w:cs="Poppins"/>
                <w:b/>
                <w:sz w:val="20"/>
              </w:rPr>
              <w:lastRenderedPageBreak/>
              <w:t>Marca E</w:t>
            </w:r>
            <w:r w:rsidR="0097159A">
              <w:rPr>
                <w:rFonts w:ascii="Poppins" w:hAnsi="Poppins" w:cs="Poppins"/>
                <w:b/>
                <w:sz w:val="20"/>
              </w:rPr>
              <w:t>mmeti</w:t>
            </w:r>
            <w:r w:rsidRPr="00574547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F2355C">
              <w:rPr>
                <w:rFonts w:ascii="Poppins" w:hAnsi="Poppins" w:cs="Poppins"/>
                <w:b/>
                <w:sz w:val="20"/>
              </w:rPr>
              <w:t>-</w:t>
            </w:r>
            <w:r w:rsidRPr="00574547">
              <w:rPr>
                <w:rFonts w:ascii="Poppins" w:hAnsi="Poppins" w:cs="Poppins"/>
                <w:b/>
                <w:sz w:val="20"/>
              </w:rPr>
              <w:t xml:space="preserve"> Modello </w:t>
            </w:r>
            <w:proofErr w:type="spellStart"/>
            <w:r w:rsidRPr="00574547">
              <w:rPr>
                <w:rFonts w:ascii="Poppins" w:hAnsi="Poppins" w:cs="Poppins"/>
                <w:b/>
                <w:sz w:val="20"/>
              </w:rPr>
              <w:t>Flussostato</w:t>
            </w:r>
            <w:proofErr w:type="spellEnd"/>
            <w:r w:rsidRPr="00574547">
              <w:rPr>
                <w:rFonts w:ascii="Poppins" w:hAnsi="Poppins" w:cs="Poppins"/>
                <w:b/>
                <w:sz w:val="20"/>
              </w:rPr>
              <w:t xml:space="preserve"> per liquidi </w:t>
            </w:r>
            <w:r w:rsidR="00464F41">
              <w:rPr>
                <w:rFonts w:ascii="Poppins" w:hAnsi="Poppins" w:cs="Poppins"/>
                <w:b/>
                <w:sz w:val="20"/>
              </w:rPr>
              <w:t xml:space="preserve">1" </w:t>
            </w:r>
            <w:r w:rsidRPr="00574547">
              <w:rPr>
                <w:rFonts w:ascii="Poppins" w:hAnsi="Poppins" w:cs="Poppins"/>
                <w:b/>
                <w:sz w:val="20"/>
              </w:rPr>
              <w:t>o equivalente.</w:t>
            </w:r>
          </w:p>
        </w:tc>
      </w:tr>
      <w:tr w:rsidR="004B7699" w14:paraId="7F4140AA" w14:textId="77777777" w:rsidTr="00C600BF">
        <w:tc>
          <w:tcPr>
            <w:tcW w:w="1398" w:type="dxa"/>
          </w:tcPr>
          <w:p w14:paraId="4C29B9C2" w14:textId="68857426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lastRenderedPageBreak/>
              <w:t>006</w:t>
            </w:r>
            <w:r w:rsidR="008D6205">
              <w:rPr>
                <w:rFonts w:ascii="Poppins" w:hAnsi="Poppins" w:cs="Poppins"/>
                <w:bCs/>
                <w:sz w:val="20"/>
              </w:rPr>
              <w:t>2</w:t>
            </w:r>
            <w:r w:rsidRPr="00574547">
              <w:rPr>
                <w:rFonts w:ascii="Poppins" w:hAnsi="Poppins" w:cs="Poppins"/>
                <w:bCs/>
                <w:sz w:val="20"/>
              </w:rPr>
              <w:t>2003</w:t>
            </w:r>
          </w:p>
        </w:tc>
        <w:tc>
          <w:tcPr>
            <w:tcW w:w="2297" w:type="dxa"/>
          </w:tcPr>
          <w:p w14:paraId="77C81865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Manometro</w:t>
            </w:r>
          </w:p>
          <w:p w14:paraId="525CE17D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 xml:space="preserve">con attacco radiale </w:t>
            </w:r>
          </w:p>
          <w:p w14:paraId="5043498F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1/4” x 63 mm</w:t>
            </w:r>
          </w:p>
          <w:p w14:paraId="4069C1ED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2,5 bar</w:t>
            </w:r>
          </w:p>
        </w:tc>
        <w:tc>
          <w:tcPr>
            <w:tcW w:w="5803" w:type="dxa"/>
          </w:tcPr>
          <w:p w14:paraId="344165CF" w14:textId="38561979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 xml:space="preserve">Manometro con cassa in ABS ed attacco radiale. </w:t>
            </w:r>
            <w:r w:rsidR="00710C12" w:rsidRPr="00710C12">
              <w:rPr>
                <w:rFonts w:ascii="Poppins" w:hAnsi="Poppins" w:cs="Poppins"/>
                <w:bCs/>
                <w:sz w:val="20"/>
              </w:rPr>
              <w:t>Conforme EN837.1</w:t>
            </w:r>
            <w:r w:rsidR="00464F41">
              <w:rPr>
                <w:rFonts w:ascii="Poppins" w:hAnsi="Poppins" w:cs="Poppins"/>
                <w:bCs/>
                <w:sz w:val="20"/>
              </w:rPr>
              <w:t>.</w:t>
            </w:r>
          </w:p>
          <w:p w14:paraId="4BEB7F54" w14:textId="77777777" w:rsidR="004B7699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78C871B9" w14:textId="1C778D5A" w:rsidR="00464F41" w:rsidRPr="00464F41" w:rsidRDefault="00464F41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464F41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24809E25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 xml:space="preserve">Misura: 1/4” x 63 mm </w:t>
            </w:r>
          </w:p>
          <w:p w14:paraId="753FC91B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Pressione: 2,5 bar</w:t>
            </w:r>
          </w:p>
          <w:p w14:paraId="2B12FE95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Filettatura: G (UNI EN 228-1)</w:t>
            </w:r>
          </w:p>
          <w:p w14:paraId="12BD51A7" w14:textId="77777777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03F23E00" w14:textId="7B2ADB47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74547">
              <w:rPr>
                <w:rFonts w:ascii="Poppins" w:hAnsi="Poppins" w:cs="Poppins"/>
                <w:b/>
                <w:sz w:val="20"/>
              </w:rPr>
              <w:t xml:space="preserve">Marca </w:t>
            </w:r>
            <w:r w:rsidR="00710C12" w:rsidRPr="00574547">
              <w:rPr>
                <w:rFonts w:ascii="Poppins" w:hAnsi="Poppins" w:cs="Poppins"/>
                <w:b/>
                <w:sz w:val="20"/>
              </w:rPr>
              <w:t>E</w:t>
            </w:r>
            <w:r w:rsidR="00710C12">
              <w:rPr>
                <w:rFonts w:ascii="Poppins" w:hAnsi="Poppins" w:cs="Poppins"/>
                <w:b/>
                <w:sz w:val="20"/>
              </w:rPr>
              <w:t>mmeti</w:t>
            </w:r>
            <w:r w:rsidRPr="00574547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F2355C">
              <w:rPr>
                <w:rFonts w:ascii="Poppins" w:hAnsi="Poppins" w:cs="Poppins"/>
                <w:b/>
                <w:sz w:val="20"/>
              </w:rPr>
              <w:t>-</w:t>
            </w:r>
            <w:r w:rsidRPr="00574547">
              <w:rPr>
                <w:rFonts w:ascii="Poppins" w:hAnsi="Poppins" w:cs="Poppins"/>
                <w:b/>
                <w:sz w:val="20"/>
              </w:rPr>
              <w:t xml:space="preserve"> Modello Manometro con attacco radiale 1/4” x 63 mm 2,5 bar o equivalente.</w:t>
            </w:r>
          </w:p>
        </w:tc>
      </w:tr>
      <w:tr w:rsidR="004B7699" w14:paraId="724A47B8" w14:textId="77777777" w:rsidTr="00C600BF">
        <w:tc>
          <w:tcPr>
            <w:tcW w:w="1398" w:type="dxa"/>
          </w:tcPr>
          <w:p w14:paraId="055AC295" w14:textId="2C4DE080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006</w:t>
            </w:r>
            <w:r w:rsidR="00F27A06">
              <w:rPr>
                <w:rFonts w:ascii="Poppins" w:hAnsi="Poppins" w:cs="Poppins"/>
                <w:bCs/>
                <w:sz w:val="20"/>
              </w:rPr>
              <w:t>2</w:t>
            </w:r>
            <w:r w:rsidRPr="00574547">
              <w:rPr>
                <w:rFonts w:ascii="Poppins" w:hAnsi="Poppins" w:cs="Poppins"/>
                <w:bCs/>
                <w:sz w:val="20"/>
              </w:rPr>
              <w:t>2004</w:t>
            </w:r>
          </w:p>
        </w:tc>
        <w:tc>
          <w:tcPr>
            <w:tcW w:w="2297" w:type="dxa"/>
          </w:tcPr>
          <w:p w14:paraId="05E77552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Manometro</w:t>
            </w:r>
          </w:p>
          <w:p w14:paraId="1B8C7E31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 xml:space="preserve">con attacco radiale </w:t>
            </w:r>
          </w:p>
          <w:p w14:paraId="77D1E880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1/4” x 63 mm</w:t>
            </w:r>
          </w:p>
          <w:p w14:paraId="4AD17A60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4 bar</w:t>
            </w:r>
          </w:p>
        </w:tc>
        <w:tc>
          <w:tcPr>
            <w:tcW w:w="5803" w:type="dxa"/>
          </w:tcPr>
          <w:p w14:paraId="615082B9" w14:textId="28F8C201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 xml:space="preserve">Manometro con cassa in ABS ed attacco radiale. </w:t>
            </w:r>
            <w:r w:rsidR="00710C12" w:rsidRPr="00710C12">
              <w:rPr>
                <w:rFonts w:ascii="Poppins" w:hAnsi="Poppins" w:cs="Poppins"/>
                <w:bCs/>
                <w:sz w:val="20"/>
              </w:rPr>
              <w:t>Conforme EN837.1</w:t>
            </w:r>
            <w:r w:rsidR="00464F41">
              <w:rPr>
                <w:rFonts w:ascii="Poppins" w:hAnsi="Poppins" w:cs="Poppins"/>
                <w:bCs/>
                <w:sz w:val="20"/>
              </w:rPr>
              <w:t>.</w:t>
            </w:r>
          </w:p>
          <w:p w14:paraId="68B3E8D8" w14:textId="77777777" w:rsidR="004B7699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650DB74A" w14:textId="505C2E8F" w:rsidR="00464F41" w:rsidRPr="00464F41" w:rsidRDefault="00464F41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464F41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58F8870D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 xml:space="preserve">Misura: 1/4” x 63 mm </w:t>
            </w:r>
          </w:p>
          <w:p w14:paraId="5161DCBB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Pressione: 4 bar</w:t>
            </w:r>
          </w:p>
          <w:p w14:paraId="325DD810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Filettatura: G (UNI EN 228-1)</w:t>
            </w:r>
          </w:p>
          <w:p w14:paraId="5536A764" w14:textId="77777777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2CC08F68" w14:textId="4FE68A76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74547">
              <w:rPr>
                <w:rFonts w:ascii="Poppins" w:hAnsi="Poppins" w:cs="Poppins"/>
                <w:b/>
                <w:sz w:val="20"/>
              </w:rPr>
              <w:t xml:space="preserve">Marca </w:t>
            </w:r>
            <w:r w:rsidR="00710C12" w:rsidRPr="00574547">
              <w:rPr>
                <w:rFonts w:ascii="Poppins" w:hAnsi="Poppins" w:cs="Poppins"/>
                <w:b/>
                <w:sz w:val="20"/>
              </w:rPr>
              <w:t>E</w:t>
            </w:r>
            <w:r w:rsidR="00710C12">
              <w:rPr>
                <w:rFonts w:ascii="Poppins" w:hAnsi="Poppins" w:cs="Poppins"/>
                <w:b/>
                <w:sz w:val="20"/>
              </w:rPr>
              <w:t>mmeti</w:t>
            </w:r>
            <w:r w:rsidRPr="00574547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F2355C">
              <w:rPr>
                <w:rFonts w:ascii="Poppins" w:hAnsi="Poppins" w:cs="Poppins"/>
                <w:b/>
                <w:sz w:val="20"/>
              </w:rPr>
              <w:t>-</w:t>
            </w:r>
            <w:r w:rsidRPr="00574547">
              <w:rPr>
                <w:rFonts w:ascii="Poppins" w:hAnsi="Poppins" w:cs="Poppins"/>
                <w:b/>
                <w:sz w:val="20"/>
              </w:rPr>
              <w:t xml:space="preserve"> Modello Manometro con attacco radiale 1/4” x 63 mm 4 bar o equivalente.</w:t>
            </w:r>
          </w:p>
        </w:tc>
      </w:tr>
      <w:tr w:rsidR="004B7699" w14:paraId="2B89C836" w14:textId="77777777" w:rsidTr="00C600BF">
        <w:tc>
          <w:tcPr>
            <w:tcW w:w="1398" w:type="dxa"/>
          </w:tcPr>
          <w:p w14:paraId="26AE4DDD" w14:textId="24FBE64B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006220</w:t>
            </w:r>
            <w:r w:rsidR="00F27A06">
              <w:rPr>
                <w:rFonts w:ascii="Poppins" w:hAnsi="Poppins" w:cs="Poppins"/>
                <w:bCs/>
                <w:sz w:val="20"/>
              </w:rPr>
              <w:t>0</w:t>
            </w:r>
            <w:r w:rsidRPr="00574547">
              <w:rPr>
                <w:rFonts w:ascii="Poppins" w:hAnsi="Poppins" w:cs="Poppins"/>
                <w:bCs/>
                <w:sz w:val="20"/>
              </w:rPr>
              <w:t>6</w:t>
            </w:r>
          </w:p>
        </w:tc>
        <w:tc>
          <w:tcPr>
            <w:tcW w:w="2297" w:type="dxa"/>
          </w:tcPr>
          <w:p w14:paraId="07EDE00B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Manometro</w:t>
            </w:r>
          </w:p>
          <w:p w14:paraId="4BB8C7C8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 xml:space="preserve">con attacco radiale </w:t>
            </w:r>
          </w:p>
          <w:p w14:paraId="0AD52FEE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1/4” x 63 mm</w:t>
            </w:r>
          </w:p>
          <w:p w14:paraId="2F9C82FF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6 bar</w:t>
            </w:r>
          </w:p>
        </w:tc>
        <w:tc>
          <w:tcPr>
            <w:tcW w:w="5803" w:type="dxa"/>
          </w:tcPr>
          <w:p w14:paraId="225A39B2" w14:textId="0D43950D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 xml:space="preserve">Manometro con cassa in ABS ed attacco radiale. </w:t>
            </w:r>
            <w:r w:rsidR="00710C12" w:rsidRPr="00710C12">
              <w:rPr>
                <w:rFonts w:ascii="Poppins" w:hAnsi="Poppins" w:cs="Poppins"/>
                <w:bCs/>
                <w:sz w:val="20"/>
              </w:rPr>
              <w:t>Conforme EN837.1</w:t>
            </w:r>
            <w:r w:rsidR="00464F41">
              <w:rPr>
                <w:rFonts w:ascii="Poppins" w:hAnsi="Poppins" w:cs="Poppins"/>
                <w:bCs/>
                <w:sz w:val="20"/>
              </w:rPr>
              <w:t>.</w:t>
            </w:r>
          </w:p>
          <w:p w14:paraId="7A6418F5" w14:textId="77777777" w:rsidR="004B7699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6C5906BA" w14:textId="62C78245" w:rsidR="00464F41" w:rsidRPr="00464F41" w:rsidRDefault="00464F41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464F41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6D1E7127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 xml:space="preserve">Misura: 1/4” x 63 mm </w:t>
            </w:r>
          </w:p>
          <w:p w14:paraId="43E7D2A3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Pressione: 6 bar</w:t>
            </w:r>
          </w:p>
          <w:p w14:paraId="2F889F97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Filettatura: G (UNI EN 228-1)</w:t>
            </w:r>
          </w:p>
          <w:p w14:paraId="275F3EAC" w14:textId="77777777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0BF405A8" w14:textId="73E656F1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74547">
              <w:rPr>
                <w:rFonts w:ascii="Poppins" w:hAnsi="Poppins" w:cs="Poppins"/>
                <w:b/>
                <w:sz w:val="20"/>
              </w:rPr>
              <w:t xml:space="preserve">Marca </w:t>
            </w:r>
            <w:r w:rsidR="00710C12" w:rsidRPr="00574547">
              <w:rPr>
                <w:rFonts w:ascii="Poppins" w:hAnsi="Poppins" w:cs="Poppins"/>
                <w:b/>
                <w:sz w:val="20"/>
              </w:rPr>
              <w:t>E</w:t>
            </w:r>
            <w:r w:rsidR="00710C12">
              <w:rPr>
                <w:rFonts w:ascii="Poppins" w:hAnsi="Poppins" w:cs="Poppins"/>
                <w:b/>
                <w:sz w:val="20"/>
              </w:rPr>
              <w:t>mmeti</w:t>
            </w:r>
            <w:r w:rsidRPr="00574547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F2355C">
              <w:rPr>
                <w:rFonts w:ascii="Poppins" w:hAnsi="Poppins" w:cs="Poppins"/>
                <w:b/>
                <w:sz w:val="20"/>
              </w:rPr>
              <w:t>-</w:t>
            </w:r>
            <w:r w:rsidRPr="00574547">
              <w:rPr>
                <w:rFonts w:ascii="Poppins" w:hAnsi="Poppins" w:cs="Poppins"/>
                <w:b/>
                <w:sz w:val="20"/>
              </w:rPr>
              <w:t xml:space="preserve"> Modello Manometro con attacco radiale 1/4” x 63 mm 6 bar o equivalente.</w:t>
            </w:r>
          </w:p>
        </w:tc>
      </w:tr>
      <w:tr w:rsidR="004B7699" w14:paraId="4A147B25" w14:textId="77777777" w:rsidTr="00C600BF">
        <w:tc>
          <w:tcPr>
            <w:tcW w:w="1398" w:type="dxa"/>
          </w:tcPr>
          <w:p w14:paraId="5FD292B6" w14:textId="143EDB74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006</w:t>
            </w:r>
            <w:r w:rsidR="00F27A06">
              <w:rPr>
                <w:rFonts w:ascii="Poppins" w:hAnsi="Poppins" w:cs="Poppins"/>
                <w:bCs/>
                <w:sz w:val="20"/>
              </w:rPr>
              <w:t>2</w:t>
            </w:r>
            <w:r w:rsidRPr="00574547">
              <w:rPr>
                <w:rFonts w:ascii="Poppins" w:hAnsi="Poppins" w:cs="Poppins"/>
                <w:bCs/>
                <w:sz w:val="20"/>
              </w:rPr>
              <w:t>2010</w:t>
            </w:r>
          </w:p>
        </w:tc>
        <w:tc>
          <w:tcPr>
            <w:tcW w:w="2297" w:type="dxa"/>
          </w:tcPr>
          <w:p w14:paraId="2C533AD1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Manometro</w:t>
            </w:r>
          </w:p>
          <w:p w14:paraId="10043095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 xml:space="preserve">con attacco radiale </w:t>
            </w:r>
          </w:p>
          <w:p w14:paraId="0BC870A4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1/4” x 63 mm</w:t>
            </w:r>
          </w:p>
          <w:p w14:paraId="2395F303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10 bar</w:t>
            </w:r>
          </w:p>
        </w:tc>
        <w:tc>
          <w:tcPr>
            <w:tcW w:w="5803" w:type="dxa"/>
          </w:tcPr>
          <w:p w14:paraId="4A986CBE" w14:textId="29FEFB3B" w:rsidR="004B7699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Manometro con cassa in ABS ed attacco radiale. Marcato INAIL e conforme EN837.1</w:t>
            </w:r>
            <w:r w:rsidR="00464F41">
              <w:rPr>
                <w:rFonts w:ascii="Poppins" w:hAnsi="Poppins" w:cs="Poppins"/>
                <w:bCs/>
                <w:sz w:val="20"/>
              </w:rPr>
              <w:t>.</w:t>
            </w:r>
          </w:p>
          <w:p w14:paraId="6B776E9B" w14:textId="77777777" w:rsidR="00464F41" w:rsidRPr="00574547" w:rsidRDefault="00464F41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549086C5" w14:textId="29868A13" w:rsidR="004B7699" w:rsidRPr="00464F41" w:rsidRDefault="00464F41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464F41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478F13ED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 xml:space="preserve">Misura: 1/4” x 63 mm </w:t>
            </w:r>
          </w:p>
          <w:p w14:paraId="56FC3533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Pressione: 10 bar</w:t>
            </w:r>
          </w:p>
          <w:p w14:paraId="2491D805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Filettatura: G (UNI EN 228-1)</w:t>
            </w:r>
          </w:p>
          <w:p w14:paraId="0A190047" w14:textId="77777777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7C2C49B4" w14:textId="67BCFAE0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74547">
              <w:rPr>
                <w:rFonts w:ascii="Poppins" w:hAnsi="Poppins" w:cs="Poppins"/>
                <w:b/>
                <w:sz w:val="20"/>
              </w:rPr>
              <w:lastRenderedPageBreak/>
              <w:t xml:space="preserve">Marca </w:t>
            </w:r>
            <w:r w:rsidR="00710C12" w:rsidRPr="00574547">
              <w:rPr>
                <w:rFonts w:ascii="Poppins" w:hAnsi="Poppins" w:cs="Poppins"/>
                <w:b/>
                <w:sz w:val="20"/>
              </w:rPr>
              <w:t>E</w:t>
            </w:r>
            <w:r w:rsidR="00710C12">
              <w:rPr>
                <w:rFonts w:ascii="Poppins" w:hAnsi="Poppins" w:cs="Poppins"/>
                <w:b/>
                <w:sz w:val="20"/>
              </w:rPr>
              <w:t>mmeti</w:t>
            </w:r>
            <w:r w:rsidRPr="00574547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F2355C">
              <w:rPr>
                <w:rFonts w:ascii="Poppins" w:hAnsi="Poppins" w:cs="Poppins"/>
                <w:b/>
                <w:sz w:val="20"/>
              </w:rPr>
              <w:t>-</w:t>
            </w:r>
            <w:r w:rsidRPr="00574547">
              <w:rPr>
                <w:rFonts w:ascii="Poppins" w:hAnsi="Poppins" w:cs="Poppins"/>
                <w:b/>
                <w:sz w:val="20"/>
              </w:rPr>
              <w:t xml:space="preserve"> Modello Manometro con attacco radiale 1/4” x 63 mm 10 bar o equivalente.</w:t>
            </w:r>
          </w:p>
        </w:tc>
      </w:tr>
      <w:tr w:rsidR="004B7699" w14:paraId="792C8EF2" w14:textId="77777777" w:rsidTr="00C600BF">
        <w:tc>
          <w:tcPr>
            <w:tcW w:w="1398" w:type="dxa"/>
          </w:tcPr>
          <w:p w14:paraId="0EC524EB" w14:textId="3E421CEC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lastRenderedPageBreak/>
              <w:t>006</w:t>
            </w:r>
            <w:r w:rsidR="00F27A06">
              <w:rPr>
                <w:rFonts w:ascii="Poppins" w:hAnsi="Poppins" w:cs="Poppins"/>
                <w:bCs/>
                <w:sz w:val="20"/>
              </w:rPr>
              <w:t>2</w:t>
            </w:r>
            <w:r w:rsidRPr="00574547">
              <w:rPr>
                <w:rFonts w:ascii="Poppins" w:hAnsi="Poppins" w:cs="Poppins"/>
                <w:bCs/>
                <w:sz w:val="20"/>
              </w:rPr>
              <w:t>2016</w:t>
            </w:r>
          </w:p>
        </w:tc>
        <w:tc>
          <w:tcPr>
            <w:tcW w:w="2297" w:type="dxa"/>
          </w:tcPr>
          <w:p w14:paraId="3C26031E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Manometro</w:t>
            </w:r>
          </w:p>
          <w:p w14:paraId="19527523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 xml:space="preserve">con attacco radiale </w:t>
            </w:r>
          </w:p>
          <w:p w14:paraId="0B646E06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1/4” x 63 mm</w:t>
            </w:r>
          </w:p>
          <w:p w14:paraId="26DD9966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16 bar</w:t>
            </w:r>
          </w:p>
        </w:tc>
        <w:tc>
          <w:tcPr>
            <w:tcW w:w="5803" w:type="dxa"/>
          </w:tcPr>
          <w:p w14:paraId="1E52A0E5" w14:textId="56BFD250" w:rsidR="004B7699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 xml:space="preserve">Manometro con cassa in ABS ed attacco radiale. </w:t>
            </w:r>
            <w:r w:rsidR="00710C12" w:rsidRPr="00710C12">
              <w:rPr>
                <w:rFonts w:ascii="Poppins" w:hAnsi="Poppins" w:cs="Poppins"/>
                <w:bCs/>
                <w:sz w:val="20"/>
              </w:rPr>
              <w:t>Conforme EN837.1</w:t>
            </w:r>
            <w:r w:rsidR="00464F41">
              <w:rPr>
                <w:rFonts w:ascii="Poppins" w:hAnsi="Poppins" w:cs="Poppins"/>
                <w:bCs/>
                <w:sz w:val="20"/>
              </w:rPr>
              <w:t>.</w:t>
            </w:r>
          </w:p>
          <w:p w14:paraId="5050F361" w14:textId="77777777" w:rsidR="00464F41" w:rsidRPr="00574547" w:rsidRDefault="00464F41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62F32591" w14:textId="19496B0A" w:rsidR="004B7699" w:rsidRPr="00464F41" w:rsidRDefault="00464F41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464F41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24F5043E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 xml:space="preserve">Misura: 1/4” x 63 mm </w:t>
            </w:r>
          </w:p>
          <w:p w14:paraId="66B08CD2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Pressione: 16 bar</w:t>
            </w:r>
          </w:p>
          <w:p w14:paraId="1E174D60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Filettatura: G (UNI EN 228-1)</w:t>
            </w:r>
          </w:p>
          <w:p w14:paraId="7F0023BA" w14:textId="77777777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43679E31" w14:textId="75944990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74547">
              <w:rPr>
                <w:rFonts w:ascii="Poppins" w:hAnsi="Poppins" w:cs="Poppins"/>
                <w:b/>
                <w:sz w:val="20"/>
              </w:rPr>
              <w:t xml:space="preserve">Marca </w:t>
            </w:r>
            <w:r w:rsidR="00710C12" w:rsidRPr="00574547">
              <w:rPr>
                <w:rFonts w:ascii="Poppins" w:hAnsi="Poppins" w:cs="Poppins"/>
                <w:b/>
                <w:sz w:val="20"/>
              </w:rPr>
              <w:t>E</w:t>
            </w:r>
            <w:r w:rsidR="00710C12">
              <w:rPr>
                <w:rFonts w:ascii="Poppins" w:hAnsi="Poppins" w:cs="Poppins"/>
                <w:b/>
                <w:sz w:val="20"/>
              </w:rPr>
              <w:t>mmeti</w:t>
            </w:r>
            <w:r w:rsidRPr="00574547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F2355C">
              <w:rPr>
                <w:rFonts w:ascii="Poppins" w:hAnsi="Poppins" w:cs="Poppins"/>
                <w:b/>
                <w:sz w:val="20"/>
              </w:rPr>
              <w:t>-</w:t>
            </w:r>
            <w:r w:rsidRPr="00574547">
              <w:rPr>
                <w:rFonts w:ascii="Poppins" w:hAnsi="Poppins" w:cs="Poppins"/>
                <w:b/>
                <w:sz w:val="20"/>
              </w:rPr>
              <w:t xml:space="preserve"> Modello Manometro con attacco radiale 1/4” x 63 mm 16 bar o equivalente.</w:t>
            </w:r>
          </w:p>
        </w:tc>
      </w:tr>
      <w:tr w:rsidR="004B7699" w14:paraId="03309BE6" w14:textId="77777777" w:rsidTr="00C600BF">
        <w:tc>
          <w:tcPr>
            <w:tcW w:w="1398" w:type="dxa"/>
          </w:tcPr>
          <w:p w14:paraId="3D74CF41" w14:textId="7C9ECB43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006</w:t>
            </w:r>
            <w:r w:rsidR="003231D7">
              <w:rPr>
                <w:rFonts w:ascii="Poppins" w:hAnsi="Poppins" w:cs="Poppins"/>
                <w:bCs/>
                <w:sz w:val="20"/>
              </w:rPr>
              <w:t>2</w:t>
            </w:r>
            <w:r w:rsidRPr="00574547">
              <w:rPr>
                <w:rFonts w:ascii="Poppins" w:hAnsi="Poppins" w:cs="Poppins"/>
                <w:bCs/>
                <w:sz w:val="20"/>
              </w:rPr>
              <w:t>2025</w:t>
            </w:r>
          </w:p>
        </w:tc>
        <w:tc>
          <w:tcPr>
            <w:tcW w:w="2297" w:type="dxa"/>
          </w:tcPr>
          <w:p w14:paraId="453FB579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Manometro</w:t>
            </w:r>
          </w:p>
          <w:p w14:paraId="3821BA06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 xml:space="preserve">con attacco radiale </w:t>
            </w:r>
          </w:p>
          <w:p w14:paraId="00EA5492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1/4” x 63 mm</w:t>
            </w:r>
          </w:p>
          <w:p w14:paraId="38BB1718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25 bar</w:t>
            </w:r>
          </w:p>
        </w:tc>
        <w:tc>
          <w:tcPr>
            <w:tcW w:w="5803" w:type="dxa"/>
          </w:tcPr>
          <w:p w14:paraId="7C71B414" w14:textId="3FB68E03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 xml:space="preserve">Manometro con cassa in ABS ed attacco radiale. </w:t>
            </w:r>
            <w:r w:rsidR="00710C12" w:rsidRPr="00710C12">
              <w:rPr>
                <w:rFonts w:ascii="Poppins" w:hAnsi="Poppins" w:cs="Poppins"/>
                <w:bCs/>
                <w:sz w:val="20"/>
              </w:rPr>
              <w:t>Conforme EN837.1</w:t>
            </w:r>
            <w:r w:rsidR="00464F41">
              <w:rPr>
                <w:rFonts w:ascii="Poppins" w:hAnsi="Poppins" w:cs="Poppins"/>
                <w:bCs/>
                <w:sz w:val="20"/>
              </w:rPr>
              <w:t>.</w:t>
            </w:r>
          </w:p>
          <w:p w14:paraId="3116700F" w14:textId="77777777" w:rsidR="004B7699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430D9E6A" w14:textId="2F0F85D0" w:rsidR="00464F41" w:rsidRPr="00464F41" w:rsidRDefault="00464F41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464F41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44D5AE9D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 xml:space="preserve">Misura: 1/4” x 63 mm </w:t>
            </w:r>
          </w:p>
          <w:p w14:paraId="54989B98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Pressione: 25 bar</w:t>
            </w:r>
          </w:p>
          <w:p w14:paraId="7D95F8E5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Filettatura: G (UNI EN 228-1)</w:t>
            </w:r>
          </w:p>
          <w:p w14:paraId="7D7A71DB" w14:textId="77777777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5D6EEABF" w14:textId="51222DB7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74547">
              <w:rPr>
                <w:rFonts w:ascii="Poppins" w:hAnsi="Poppins" w:cs="Poppins"/>
                <w:b/>
                <w:sz w:val="20"/>
              </w:rPr>
              <w:t xml:space="preserve">Marca </w:t>
            </w:r>
            <w:r w:rsidR="00710C12" w:rsidRPr="00574547">
              <w:rPr>
                <w:rFonts w:ascii="Poppins" w:hAnsi="Poppins" w:cs="Poppins"/>
                <w:b/>
                <w:sz w:val="20"/>
              </w:rPr>
              <w:t>E</w:t>
            </w:r>
            <w:r w:rsidR="00710C12">
              <w:rPr>
                <w:rFonts w:ascii="Poppins" w:hAnsi="Poppins" w:cs="Poppins"/>
                <w:b/>
                <w:sz w:val="20"/>
              </w:rPr>
              <w:t>mmeti</w:t>
            </w:r>
            <w:r w:rsidRPr="00574547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F2355C">
              <w:rPr>
                <w:rFonts w:ascii="Poppins" w:hAnsi="Poppins" w:cs="Poppins"/>
                <w:b/>
                <w:sz w:val="20"/>
              </w:rPr>
              <w:t>-</w:t>
            </w:r>
            <w:r w:rsidRPr="00574547">
              <w:rPr>
                <w:rFonts w:ascii="Poppins" w:hAnsi="Poppins" w:cs="Poppins"/>
                <w:b/>
                <w:sz w:val="20"/>
              </w:rPr>
              <w:t xml:space="preserve"> Modello Manometro con attacco radiale 1/4” x 63 mm 25 bar o equivalente.</w:t>
            </w:r>
          </w:p>
        </w:tc>
      </w:tr>
      <w:tr w:rsidR="004B7699" w14:paraId="37C8BC82" w14:textId="77777777" w:rsidTr="00C600BF">
        <w:tc>
          <w:tcPr>
            <w:tcW w:w="1398" w:type="dxa"/>
          </w:tcPr>
          <w:p w14:paraId="7AD9795A" w14:textId="58424ACA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006</w:t>
            </w:r>
            <w:r w:rsidR="003231D7">
              <w:rPr>
                <w:rFonts w:ascii="Poppins" w:hAnsi="Poppins" w:cs="Poppins"/>
                <w:bCs/>
                <w:sz w:val="20"/>
              </w:rPr>
              <w:t>2</w:t>
            </w:r>
            <w:r w:rsidRPr="00574547">
              <w:rPr>
                <w:rFonts w:ascii="Poppins" w:hAnsi="Poppins" w:cs="Poppins"/>
                <w:bCs/>
                <w:sz w:val="20"/>
              </w:rPr>
              <w:t>4004</w:t>
            </w:r>
          </w:p>
        </w:tc>
        <w:tc>
          <w:tcPr>
            <w:tcW w:w="2297" w:type="dxa"/>
          </w:tcPr>
          <w:p w14:paraId="041177C0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Manometro</w:t>
            </w:r>
          </w:p>
          <w:p w14:paraId="2D2BA325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 xml:space="preserve">con attacco radiale </w:t>
            </w:r>
          </w:p>
          <w:p w14:paraId="7E1E843A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3/8” x 80 mm</w:t>
            </w:r>
          </w:p>
          <w:p w14:paraId="73C39157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4 bar</w:t>
            </w:r>
          </w:p>
        </w:tc>
        <w:tc>
          <w:tcPr>
            <w:tcW w:w="5803" w:type="dxa"/>
          </w:tcPr>
          <w:p w14:paraId="30ABA294" w14:textId="23FF1C60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 xml:space="preserve">Manometro con cassa in ABS ed attacco radiale. </w:t>
            </w:r>
            <w:r w:rsidR="00710C12" w:rsidRPr="00710C12">
              <w:rPr>
                <w:rFonts w:ascii="Poppins" w:hAnsi="Poppins" w:cs="Poppins"/>
                <w:bCs/>
                <w:sz w:val="20"/>
              </w:rPr>
              <w:t>Conforme EN837.1</w:t>
            </w:r>
            <w:r w:rsidR="00464F41">
              <w:rPr>
                <w:rFonts w:ascii="Poppins" w:hAnsi="Poppins" w:cs="Poppins"/>
                <w:bCs/>
                <w:sz w:val="20"/>
              </w:rPr>
              <w:t>.</w:t>
            </w:r>
          </w:p>
          <w:p w14:paraId="4388D7DD" w14:textId="77777777" w:rsidR="004B7699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439D58F0" w14:textId="3EE7E3ED" w:rsidR="00464F41" w:rsidRPr="00464F41" w:rsidRDefault="00464F41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464F41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73CE19CA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Misura: 3/8” x 80 mm</w:t>
            </w:r>
          </w:p>
          <w:p w14:paraId="44C058C9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Pressione: 4 bar</w:t>
            </w:r>
          </w:p>
          <w:p w14:paraId="221B0158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Filettatura: G (UNI EN 228-1)</w:t>
            </w:r>
          </w:p>
          <w:p w14:paraId="010F5D25" w14:textId="77777777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4575158E" w14:textId="64F579D3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74547">
              <w:rPr>
                <w:rFonts w:ascii="Poppins" w:hAnsi="Poppins" w:cs="Poppins"/>
                <w:b/>
                <w:sz w:val="20"/>
              </w:rPr>
              <w:t xml:space="preserve">Marca </w:t>
            </w:r>
            <w:r w:rsidR="00710C12" w:rsidRPr="00574547">
              <w:rPr>
                <w:rFonts w:ascii="Poppins" w:hAnsi="Poppins" w:cs="Poppins"/>
                <w:b/>
                <w:sz w:val="20"/>
              </w:rPr>
              <w:t>E</w:t>
            </w:r>
            <w:r w:rsidR="00710C12">
              <w:rPr>
                <w:rFonts w:ascii="Poppins" w:hAnsi="Poppins" w:cs="Poppins"/>
                <w:b/>
                <w:sz w:val="20"/>
              </w:rPr>
              <w:t>mmeti</w:t>
            </w:r>
            <w:r w:rsidRPr="00574547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F2355C">
              <w:rPr>
                <w:rFonts w:ascii="Poppins" w:hAnsi="Poppins" w:cs="Poppins"/>
                <w:b/>
                <w:sz w:val="20"/>
              </w:rPr>
              <w:t>-</w:t>
            </w:r>
            <w:r w:rsidRPr="00574547">
              <w:rPr>
                <w:rFonts w:ascii="Poppins" w:hAnsi="Poppins" w:cs="Poppins"/>
                <w:b/>
                <w:sz w:val="20"/>
              </w:rPr>
              <w:t xml:space="preserve"> Modello Manometro con attacco radiale 3/8” x 80 mm 4 bar o equivalente.</w:t>
            </w:r>
          </w:p>
        </w:tc>
      </w:tr>
      <w:tr w:rsidR="004B7699" w14:paraId="577D2613" w14:textId="77777777" w:rsidTr="00C600BF">
        <w:tc>
          <w:tcPr>
            <w:tcW w:w="1398" w:type="dxa"/>
          </w:tcPr>
          <w:p w14:paraId="2AF496F4" w14:textId="4BD7BC53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006</w:t>
            </w:r>
            <w:r w:rsidR="003231D7">
              <w:rPr>
                <w:rFonts w:ascii="Poppins" w:hAnsi="Poppins" w:cs="Poppins"/>
                <w:bCs/>
                <w:sz w:val="20"/>
              </w:rPr>
              <w:t>2</w:t>
            </w:r>
            <w:r w:rsidRPr="00574547">
              <w:rPr>
                <w:rFonts w:ascii="Poppins" w:hAnsi="Poppins" w:cs="Poppins"/>
                <w:bCs/>
                <w:sz w:val="20"/>
              </w:rPr>
              <w:t>4006</w:t>
            </w:r>
          </w:p>
        </w:tc>
        <w:tc>
          <w:tcPr>
            <w:tcW w:w="2297" w:type="dxa"/>
          </w:tcPr>
          <w:p w14:paraId="044FCC50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Manometro</w:t>
            </w:r>
          </w:p>
          <w:p w14:paraId="045DB8FC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 xml:space="preserve">con attacco radiale </w:t>
            </w:r>
          </w:p>
          <w:p w14:paraId="1A8E5D90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3/8” x 80 mm</w:t>
            </w:r>
          </w:p>
          <w:p w14:paraId="62A811C3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6 bar</w:t>
            </w:r>
          </w:p>
        </w:tc>
        <w:tc>
          <w:tcPr>
            <w:tcW w:w="5803" w:type="dxa"/>
          </w:tcPr>
          <w:p w14:paraId="64BE455F" w14:textId="4B87537C" w:rsidR="004B7699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 xml:space="preserve">Manometro con cassa in ABS ed attacco radiale. </w:t>
            </w:r>
            <w:r w:rsidR="00710C12" w:rsidRPr="00710C12">
              <w:rPr>
                <w:rFonts w:ascii="Poppins" w:hAnsi="Poppins" w:cs="Poppins"/>
                <w:bCs/>
                <w:sz w:val="20"/>
              </w:rPr>
              <w:t>Conforme EN837.1</w:t>
            </w:r>
            <w:r w:rsidR="00464F41">
              <w:rPr>
                <w:rFonts w:ascii="Poppins" w:hAnsi="Poppins" w:cs="Poppins"/>
                <w:bCs/>
                <w:sz w:val="20"/>
              </w:rPr>
              <w:t>.</w:t>
            </w:r>
          </w:p>
          <w:p w14:paraId="025599C3" w14:textId="77777777" w:rsidR="00464F41" w:rsidRDefault="00464F41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72783E0D" w14:textId="0E10D023" w:rsidR="004B7699" w:rsidRPr="00574547" w:rsidRDefault="00464F41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464F41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09F1722F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Misura: 3/8” x 80 mm</w:t>
            </w:r>
          </w:p>
          <w:p w14:paraId="0EB6397D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Pressione: 6 bar</w:t>
            </w:r>
          </w:p>
          <w:p w14:paraId="7FC81DAA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Filettatura: G (UNI EN 228-1)</w:t>
            </w:r>
          </w:p>
          <w:p w14:paraId="3B26F7DF" w14:textId="77777777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60FFFC41" w14:textId="0067422C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74547">
              <w:rPr>
                <w:rFonts w:ascii="Poppins" w:hAnsi="Poppins" w:cs="Poppins"/>
                <w:b/>
                <w:sz w:val="20"/>
              </w:rPr>
              <w:lastRenderedPageBreak/>
              <w:t xml:space="preserve">Marca </w:t>
            </w:r>
            <w:r w:rsidR="00710C12" w:rsidRPr="00574547">
              <w:rPr>
                <w:rFonts w:ascii="Poppins" w:hAnsi="Poppins" w:cs="Poppins"/>
                <w:b/>
                <w:sz w:val="20"/>
              </w:rPr>
              <w:t>E</w:t>
            </w:r>
            <w:r w:rsidR="00710C12">
              <w:rPr>
                <w:rFonts w:ascii="Poppins" w:hAnsi="Poppins" w:cs="Poppins"/>
                <w:b/>
                <w:sz w:val="20"/>
              </w:rPr>
              <w:t>mmeti</w:t>
            </w:r>
            <w:r w:rsidR="00710C12" w:rsidRPr="00574547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F2355C">
              <w:rPr>
                <w:rFonts w:ascii="Poppins" w:hAnsi="Poppins" w:cs="Poppins"/>
                <w:b/>
                <w:sz w:val="20"/>
              </w:rPr>
              <w:t>-</w:t>
            </w:r>
            <w:r w:rsidRPr="00574547">
              <w:rPr>
                <w:rFonts w:ascii="Poppins" w:hAnsi="Poppins" w:cs="Poppins"/>
                <w:b/>
                <w:sz w:val="20"/>
              </w:rPr>
              <w:t xml:space="preserve"> Modello Manometro con attacco radiale 3/8” x 80 mm 6 bar o equivalente.</w:t>
            </w:r>
          </w:p>
        </w:tc>
      </w:tr>
      <w:tr w:rsidR="004B7699" w14:paraId="7DD3623B" w14:textId="77777777" w:rsidTr="00C600BF">
        <w:tc>
          <w:tcPr>
            <w:tcW w:w="1398" w:type="dxa"/>
          </w:tcPr>
          <w:p w14:paraId="772A8648" w14:textId="4589B778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lastRenderedPageBreak/>
              <w:t>006</w:t>
            </w:r>
            <w:r w:rsidR="003231D7">
              <w:rPr>
                <w:rFonts w:ascii="Poppins" w:hAnsi="Poppins" w:cs="Poppins"/>
                <w:bCs/>
                <w:sz w:val="20"/>
              </w:rPr>
              <w:t>2</w:t>
            </w:r>
            <w:r w:rsidRPr="00574547">
              <w:rPr>
                <w:rFonts w:ascii="Poppins" w:hAnsi="Poppins" w:cs="Poppins"/>
                <w:bCs/>
                <w:sz w:val="20"/>
              </w:rPr>
              <w:t>4010</w:t>
            </w:r>
          </w:p>
        </w:tc>
        <w:tc>
          <w:tcPr>
            <w:tcW w:w="2297" w:type="dxa"/>
          </w:tcPr>
          <w:p w14:paraId="356E8120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Manometro</w:t>
            </w:r>
          </w:p>
          <w:p w14:paraId="6B5C83F6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 xml:space="preserve">con attacco radiale </w:t>
            </w:r>
          </w:p>
          <w:p w14:paraId="573F5E51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3/8” x 80 mm</w:t>
            </w:r>
          </w:p>
          <w:p w14:paraId="35121D46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10 bar</w:t>
            </w:r>
          </w:p>
        </w:tc>
        <w:tc>
          <w:tcPr>
            <w:tcW w:w="5803" w:type="dxa"/>
          </w:tcPr>
          <w:p w14:paraId="12F9C3B9" w14:textId="0CD88CF7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 xml:space="preserve">Manometro con cassa in ABS ed attacco radiale. </w:t>
            </w:r>
            <w:r w:rsidR="00710C12" w:rsidRPr="00710C12">
              <w:rPr>
                <w:rFonts w:ascii="Poppins" w:hAnsi="Poppins" w:cs="Poppins"/>
                <w:bCs/>
                <w:sz w:val="20"/>
              </w:rPr>
              <w:t>Conforme EN837.1</w:t>
            </w:r>
            <w:r w:rsidR="00464F41">
              <w:rPr>
                <w:rFonts w:ascii="Poppins" w:hAnsi="Poppins" w:cs="Poppins"/>
                <w:bCs/>
                <w:sz w:val="20"/>
              </w:rPr>
              <w:t>.</w:t>
            </w:r>
          </w:p>
          <w:p w14:paraId="12D65A04" w14:textId="77777777" w:rsidR="004B7699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0DD17B96" w14:textId="4CD161F2" w:rsidR="00464F41" w:rsidRPr="00464F41" w:rsidRDefault="00464F41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464F41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4447FBB5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Misura: 3/8” x 80 mm</w:t>
            </w:r>
          </w:p>
          <w:p w14:paraId="189027B2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Pressione: 10 bar</w:t>
            </w:r>
          </w:p>
          <w:p w14:paraId="6D4FA271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Filettatura: G (UNI EN 228-1)</w:t>
            </w:r>
          </w:p>
          <w:p w14:paraId="2317AD88" w14:textId="77777777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5E690436" w14:textId="53D33AA9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74547">
              <w:rPr>
                <w:rFonts w:ascii="Poppins" w:hAnsi="Poppins" w:cs="Poppins"/>
                <w:b/>
                <w:sz w:val="20"/>
              </w:rPr>
              <w:t xml:space="preserve">Marca </w:t>
            </w:r>
            <w:r w:rsidR="00710C12" w:rsidRPr="00574547">
              <w:rPr>
                <w:rFonts w:ascii="Poppins" w:hAnsi="Poppins" w:cs="Poppins"/>
                <w:b/>
                <w:sz w:val="20"/>
              </w:rPr>
              <w:t>E</w:t>
            </w:r>
            <w:r w:rsidR="00710C12">
              <w:rPr>
                <w:rFonts w:ascii="Poppins" w:hAnsi="Poppins" w:cs="Poppins"/>
                <w:b/>
                <w:sz w:val="20"/>
              </w:rPr>
              <w:t>mmeti</w:t>
            </w:r>
            <w:r w:rsidRPr="00574547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F2355C">
              <w:rPr>
                <w:rFonts w:ascii="Poppins" w:hAnsi="Poppins" w:cs="Poppins"/>
                <w:b/>
                <w:sz w:val="20"/>
              </w:rPr>
              <w:t>-</w:t>
            </w:r>
            <w:r w:rsidRPr="00574547">
              <w:rPr>
                <w:rFonts w:ascii="Poppins" w:hAnsi="Poppins" w:cs="Poppins"/>
                <w:b/>
                <w:sz w:val="20"/>
              </w:rPr>
              <w:t xml:space="preserve"> Modello Manometro con attacco radiale 3/8” x 80 mm 10 bar o equivalente.</w:t>
            </w:r>
          </w:p>
        </w:tc>
      </w:tr>
      <w:tr w:rsidR="004B7699" w14:paraId="135AA072" w14:textId="77777777" w:rsidTr="00C600BF">
        <w:tc>
          <w:tcPr>
            <w:tcW w:w="1398" w:type="dxa"/>
          </w:tcPr>
          <w:p w14:paraId="316C70BD" w14:textId="622F46A3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006</w:t>
            </w:r>
            <w:r w:rsidR="003231D7">
              <w:rPr>
                <w:rFonts w:ascii="Poppins" w:hAnsi="Poppins" w:cs="Poppins"/>
                <w:bCs/>
                <w:sz w:val="20"/>
              </w:rPr>
              <w:t>2</w:t>
            </w:r>
            <w:r w:rsidRPr="00574547">
              <w:rPr>
                <w:rFonts w:ascii="Poppins" w:hAnsi="Poppins" w:cs="Poppins"/>
                <w:bCs/>
                <w:sz w:val="20"/>
              </w:rPr>
              <w:t>4016</w:t>
            </w:r>
          </w:p>
        </w:tc>
        <w:tc>
          <w:tcPr>
            <w:tcW w:w="2297" w:type="dxa"/>
          </w:tcPr>
          <w:p w14:paraId="282DCD84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Manometro</w:t>
            </w:r>
          </w:p>
          <w:p w14:paraId="0032060B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 xml:space="preserve">con attacco radiale </w:t>
            </w:r>
          </w:p>
          <w:p w14:paraId="1A1E733E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3/8” x 80 mm</w:t>
            </w:r>
          </w:p>
          <w:p w14:paraId="1D37E18D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16 bar</w:t>
            </w:r>
          </w:p>
        </w:tc>
        <w:tc>
          <w:tcPr>
            <w:tcW w:w="5803" w:type="dxa"/>
          </w:tcPr>
          <w:p w14:paraId="03D49FC5" w14:textId="301C2C86" w:rsidR="004B7699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 xml:space="preserve">Manometro con cassa in ABS ed attacco radiale. </w:t>
            </w:r>
            <w:r w:rsidR="00710C12" w:rsidRPr="00710C12">
              <w:rPr>
                <w:rFonts w:ascii="Poppins" w:hAnsi="Poppins" w:cs="Poppins"/>
                <w:bCs/>
                <w:sz w:val="20"/>
              </w:rPr>
              <w:t>Conforme EN837.1</w:t>
            </w:r>
            <w:r w:rsidR="00464F41">
              <w:rPr>
                <w:rFonts w:ascii="Poppins" w:hAnsi="Poppins" w:cs="Poppins"/>
                <w:bCs/>
                <w:sz w:val="20"/>
              </w:rPr>
              <w:t>.</w:t>
            </w:r>
          </w:p>
          <w:p w14:paraId="49B3B98C" w14:textId="77777777" w:rsidR="00464F41" w:rsidRDefault="00464F41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0F020171" w14:textId="1654AFEF" w:rsidR="004B7699" w:rsidRPr="00574547" w:rsidRDefault="00464F41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464F41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5AFDFA5B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Misura: 3/8” x 80 mm</w:t>
            </w:r>
          </w:p>
          <w:p w14:paraId="5C7A58A3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Pressione: 16 bar</w:t>
            </w:r>
          </w:p>
          <w:p w14:paraId="5CA74E6A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Filettatura: G (UNI EN 228-1)</w:t>
            </w:r>
          </w:p>
          <w:p w14:paraId="19781340" w14:textId="77777777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2E873074" w14:textId="586C1367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74547">
              <w:rPr>
                <w:rFonts w:ascii="Poppins" w:hAnsi="Poppins" w:cs="Poppins"/>
                <w:b/>
                <w:sz w:val="20"/>
              </w:rPr>
              <w:t xml:space="preserve">Marca </w:t>
            </w:r>
            <w:r w:rsidR="00710C12" w:rsidRPr="00574547">
              <w:rPr>
                <w:rFonts w:ascii="Poppins" w:hAnsi="Poppins" w:cs="Poppins"/>
                <w:b/>
                <w:sz w:val="20"/>
              </w:rPr>
              <w:t>E</w:t>
            </w:r>
            <w:r w:rsidR="00710C12">
              <w:rPr>
                <w:rFonts w:ascii="Poppins" w:hAnsi="Poppins" w:cs="Poppins"/>
                <w:b/>
                <w:sz w:val="20"/>
              </w:rPr>
              <w:t>mmeti</w:t>
            </w:r>
            <w:r w:rsidRPr="00574547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F2355C">
              <w:rPr>
                <w:rFonts w:ascii="Poppins" w:hAnsi="Poppins" w:cs="Poppins"/>
                <w:b/>
                <w:sz w:val="20"/>
              </w:rPr>
              <w:t>-</w:t>
            </w:r>
            <w:r w:rsidRPr="00574547">
              <w:rPr>
                <w:rFonts w:ascii="Poppins" w:hAnsi="Poppins" w:cs="Poppins"/>
                <w:b/>
                <w:sz w:val="20"/>
              </w:rPr>
              <w:t xml:space="preserve"> Modello Manometro con attacco radiale 3/8” x 80 mm 16 bar</w:t>
            </w:r>
            <w:r w:rsidR="00361F50">
              <w:rPr>
                <w:rFonts w:ascii="Poppins" w:hAnsi="Poppins" w:cs="Poppins"/>
                <w:b/>
                <w:sz w:val="20"/>
              </w:rPr>
              <w:t xml:space="preserve"> </w:t>
            </w:r>
            <w:r w:rsidRPr="00574547">
              <w:rPr>
                <w:rFonts w:ascii="Poppins" w:hAnsi="Poppins" w:cs="Poppins"/>
                <w:b/>
                <w:sz w:val="20"/>
              </w:rPr>
              <w:t>o equivalente.</w:t>
            </w:r>
          </w:p>
        </w:tc>
      </w:tr>
      <w:tr w:rsidR="004B7699" w14:paraId="6DD9573D" w14:textId="77777777" w:rsidTr="00C600BF">
        <w:tc>
          <w:tcPr>
            <w:tcW w:w="1398" w:type="dxa"/>
          </w:tcPr>
          <w:p w14:paraId="3F8AF44B" w14:textId="0EB3C27B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006</w:t>
            </w:r>
            <w:r w:rsidR="003231D7">
              <w:rPr>
                <w:rFonts w:ascii="Poppins" w:hAnsi="Poppins" w:cs="Poppins"/>
                <w:bCs/>
                <w:sz w:val="20"/>
              </w:rPr>
              <w:t>2</w:t>
            </w:r>
            <w:r w:rsidRPr="00574547">
              <w:rPr>
                <w:rFonts w:ascii="Poppins" w:hAnsi="Poppins" w:cs="Poppins"/>
                <w:bCs/>
                <w:sz w:val="20"/>
              </w:rPr>
              <w:t>6004</w:t>
            </w:r>
          </w:p>
        </w:tc>
        <w:tc>
          <w:tcPr>
            <w:tcW w:w="2297" w:type="dxa"/>
          </w:tcPr>
          <w:p w14:paraId="50CABC6F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Manometro</w:t>
            </w:r>
          </w:p>
          <w:p w14:paraId="0CABCA57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con attacco posteriore</w:t>
            </w:r>
          </w:p>
          <w:p w14:paraId="357E212E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1/4” x 63 mm</w:t>
            </w:r>
          </w:p>
          <w:p w14:paraId="42CBB6AE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4 bar</w:t>
            </w:r>
          </w:p>
        </w:tc>
        <w:tc>
          <w:tcPr>
            <w:tcW w:w="5803" w:type="dxa"/>
          </w:tcPr>
          <w:p w14:paraId="1C2C0A4E" w14:textId="75AA3E74" w:rsidR="004B7699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 xml:space="preserve">Manometro con cassa in ABS ed attacco posteriore. </w:t>
            </w:r>
            <w:r w:rsidR="003231D7" w:rsidRPr="00710C12">
              <w:rPr>
                <w:rFonts w:ascii="Poppins" w:hAnsi="Poppins" w:cs="Poppins"/>
                <w:bCs/>
                <w:sz w:val="20"/>
              </w:rPr>
              <w:t>Conforme EN837.1</w:t>
            </w:r>
            <w:r w:rsidR="00464F41">
              <w:rPr>
                <w:rFonts w:ascii="Poppins" w:hAnsi="Poppins" w:cs="Poppins"/>
                <w:bCs/>
                <w:sz w:val="20"/>
              </w:rPr>
              <w:t>.</w:t>
            </w:r>
          </w:p>
          <w:p w14:paraId="34C0F5A9" w14:textId="77777777" w:rsidR="00464F41" w:rsidRPr="00574547" w:rsidRDefault="00464F41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609404B0" w14:textId="46DBE0C1" w:rsidR="004B7699" w:rsidRPr="00464F41" w:rsidRDefault="00464F41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464F41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2984B02D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 xml:space="preserve">Misura: 1/4” x 63 mm </w:t>
            </w:r>
          </w:p>
          <w:p w14:paraId="626778D3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Pressione: 4 bar</w:t>
            </w:r>
          </w:p>
          <w:p w14:paraId="3693259F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Filettatura: G (UNI EN 228-1)</w:t>
            </w:r>
          </w:p>
          <w:p w14:paraId="46171EFA" w14:textId="77777777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000C2AFA" w14:textId="390E26DD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74547">
              <w:rPr>
                <w:rFonts w:ascii="Poppins" w:hAnsi="Poppins" w:cs="Poppins"/>
                <w:b/>
                <w:sz w:val="20"/>
              </w:rPr>
              <w:t xml:space="preserve">Marca </w:t>
            </w:r>
            <w:r w:rsidR="003231D7" w:rsidRPr="00574547">
              <w:rPr>
                <w:rFonts w:ascii="Poppins" w:hAnsi="Poppins" w:cs="Poppins"/>
                <w:b/>
                <w:sz w:val="20"/>
              </w:rPr>
              <w:t>E</w:t>
            </w:r>
            <w:r w:rsidR="003231D7">
              <w:rPr>
                <w:rFonts w:ascii="Poppins" w:hAnsi="Poppins" w:cs="Poppins"/>
                <w:b/>
                <w:sz w:val="20"/>
              </w:rPr>
              <w:t>mmeti</w:t>
            </w:r>
            <w:r w:rsidRPr="00574547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F2355C">
              <w:rPr>
                <w:rFonts w:ascii="Poppins" w:hAnsi="Poppins" w:cs="Poppins"/>
                <w:b/>
                <w:sz w:val="20"/>
              </w:rPr>
              <w:t>-</w:t>
            </w:r>
            <w:r w:rsidRPr="00574547">
              <w:rPr>
                <w:rFonts w:ascii="Poppins" w:hAnsi="Poppins" w:cs="Poppins"/>
                <w:b/>
                <w:sz w:val="20"/>
              </w:rPr>
              <w:t xml:space="preserve"> Modello Manometro con attacco posteriore 1/4” x 63 mm 4 bar o equivalente.</w:t>
            </w:r>
          </w:p>
        </w:tc>
      </w:tr>
      <w:tr w:rsidR="004B7699" w14:paraId="5F4F7C33" w14:textId="77777777" w:rsidTr="00C600BF">
        <w:tc>
          <w:tcPr>
            <w:tcW w:w="1398" w:type="dxa"/>
          </w:tcPr>
          <w:p w14:paraId="45F4B5A0" w14:textId="5EF9E6D0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006</w:t>
            </w:r>
            <w:r w:rsidR="003231D7">
              <w:rPr>
                <w:rFonts w:ascii="Poppins" w:hAnsi="Poppins" w:cs="Poppins"/>
                <w:bCs/>
                <w:sz w:val="20"/>
              </w:rPr>
              <w:t>2</w:t>
            </w:r>
            <w:r w:rsidRPr="00574547">
              <w:rPr>
                <w:rFonts w:ascii="Poppins" w:hAnsi="Poppins" w:cs="Poppins"/>
                <w:bCs/>
                <w:sz w:val="20"/>
              </w:rPr>
              <w:t>6006</w:t>
            </w:r>
          </w:p>
        </w:tc>
        <w:tc>
          <w:tcPr>
            <w:tcW w:w="2297" w:type="dxa"/>
          </w:tcPr>
          <w:p w14:paraId="57E882FB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Manometro</w:t>
            </w:r>
          </w:p>
          <w:p w14:paraId="0DF5B872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 xml:space="preserve">con attacco posteriore </w:t>
            </w:r>
          </w:p>
          <w:p w14:paraId="26B1980D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1/4” x 63 mm</w:t>
            </w:r>
          </w:p>
          <w:p w14:paraId="0622EBC4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6 bar</w:t>
            </w:r>
          </w:p>
        </w:tc>
        <w:tc>
          <w:tcPr>
            <w:tcW w:w="5803" w:type="dxa"/>
          </w:tcPr>
          <w:p w14:paraId="04BB64CC" w14:textId="04800CED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 xml:space="preserve">Manometro con cassa in ABS ed attacco posteriore. </w:t>
            </w:r>
            <w:r w:rsidR="003231D7" w:rsidRPr="00710C12">
              <w:rPr>
                <w:rFonts w:ascii="Poppins" w:hAnsi="Poppins" w:cs="Poppins"/>
                <w:bCs/>
                <w:sz w:val="20"/>
              </w:rPr>
              <w:t>Conforme EN837.1</w:t>
            </w:r>
            <w:r w:rsidR="00464F41">
              <w:rPr>
                <w:rFonts w:ascii="Poppins" w:hAnsi="Poppins" w:cs="Poppins"/>
                <w:bCs/>
                <w:sz w:val="20"/>
              </w:rPr>
              <w:t>.</w:t>
            </w:r>
          </w:p>
          <w:p w14:paraId="24168821" w14:textId="77777777" w:rsidR="004B7699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6D2D31E8" w14:textId="542F23E9" w:rsidR="00464F41" w:rsidRPr="00464F41" w:rsidRDefault="00464F41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464F41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0F711F4D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 xml:space="preserve">Misura: 1/4” x 63 mm </w:t>
            </w:r>
          </w:p>
          <w:p w14:paraId="01CA8120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Pressione: 6 bar</w:t>
            </w:r>
          </w:p>
          <w:p w14:paraId="50C86C49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Filettatura: G (UNI EN 228-1)</w:t>
            </w:r>
          </w:p>
          <w:p w14:paraId="33EF0730" w14:textId="77777777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73F37EAC" w14:textId="5BD8093F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74547">
              <w:rPr>
                <w:rFonts w:ascii="Poppins" w:hAnsi="Poppins" w:cs="Poppins"/>
                <w:b/>
                <w:sz w:val="20"/>
              </w:rPr>
              <w:lastRenderedPageBreak/>
              <w:t xml:space="preserve">Marca </w:t>
            </w:r>
            <w:r w:rsidR="003231D7" w:rsidRPr="00574547">
              <w:rPr>
                <w:rFonts w:ascii="Poppins" w:hAnsi="Poppins" w:cs="Poppins"/>
                <w:b/>
                <w:sz w:val="20"/>
              </w:rPr>
              <w:t>E</w:t>
            </w:r>
            <w:r w:rsidR="003231D7">
              <w:rPr>
                <w:rFonts w:ascii="Poppins" w:hAnsi="Poppins" w:cs="Poppins"/>
                <w:b/>
                <w:sz w:val="20"/>
              </w:rPr>
              <w:t>mmeti</w:t>
            </w:r>
            <w:r w:rsidRPr="00574547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F2355C">
              <w:rPr>
                <w:rFonts w:ascii="Poppins" w:hAnsi="Poppins" w:cs="Poppins"/>
                <w:b/>
                <w:sz w:val="20"/>
              </w:rPr>
              <w:t>-</w:t>
            </w:r>
            <w:r w:rsidRPr="00574547">
              <w:rPr>
                <w:rFonts w:ascii="Poppins" w:hAnsi="Poppins" w:cs="Poppins"/>
                <w:b/>
                <w:sz w:val="20"/>
              </w:rPr>
              <w:t xml:space="preserve"> Modello Manometro con attacco posteriore 1/4” x 63 mm 6 bar o equivalente.</w:t>
            </w:r>
          </w:p>
        </w:tc>
      </w:tr>
      <w:tr w:rsidR="004B7699" w14:paraId="50DB6BA1" w14:textId="77777777" w:rsidTr="00C600BF">
        <w:tc>
          <w:tcPr>
            <w:tcW w:w="1398" w:type="dxa"/>
          </w:tcPr>
          <w:p w14:paraId="075CAA24" w14:textId="7990D883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lastRenderedPageBreak/>
              <w:t>006</w:t>
            </w:r>
            <w:r w:rsidR="003231D7">
              <w:rPr>
                <w:rFonts w:ascii="Poppins" w:hAnsi="Poppins" w:cs="Poppins"/>
                <w:bCs/>
                <w:sz w:val="20"/>
              </w:rPr>
              <w:t>2</w:t>
            </w:r>
            <w:r w:rsidRPr="00574547">
              <w:rPr>
                <w:rFonts w:ascii="Poppins" w:hAnsi="Poppins" w:cs="Poppins"/>
                <w:bCs/>
                <w:sz w:val="20"/>
              </w:rPr>
              <w:t>6010</w:t>
            </w:r>
          </w:p>
        </w:tc>
        <w:tc>
          <w:tcPr>
            <w:tcW w:w="2297" w:type="dxa"/>
          </w:tcPr>
          <w:p w14:paraId="08F7D2FD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Manometro</w:t>
            </w:r>
          </w:p>
          <w:p w14:paraId="2665F852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 xml:space="preserve">con attacco posteriore </w:t>
            </w:r>
          </w:p>
          <w:p w14:paraId="30F43569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1/4” x 63 mm</w:t>
            </w:r>
          </w:p>
          <w:p w14:paraId="23B1CBE5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10 bar</w:t>
            </w:r>
          </w:p>
        </w:tc>
        <w:tc>
          <w:tcPr>
            <w:tcW w:w="5803" w:type="dxa"/>
          </w:tcPr>
          <w:p w14:paraId="76E7E65B" w14:textId="44A73F6D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 xml:space="preserve">Manometro con cassa in ABS ed attacco posteriore. </w:t>
            </w:r>
            <w:r w:rsidR="003231D7" w:rsidRPr="00710C12">
              <w:rPr>
                <w:rFonts w:ascii="Poppins" w:hAnsi="Poppins" w:cs="Poppins"/>
                <w:bCs/>
                <w:sz w:val="20"/>
              </w:rPr>
              <w:t>Conforme EN837.1</w:t>
            </w:r>
            <w:r w:rsidR="00464F41">
              <w:rPr>
                <w:rFonts w:ascii="Poppins" w:hAnsi="Poppins" w:cs="Poppins"/>
                <w:bCs/>
                <w:sz w:val="20"/>
              </w:rPr>
              <w:t>.</w:t>
            </w:r>
          </w:p>
          <w:p w14:paraId="397D2CEA" w14:textId="77777777" w:rsidR="004B7699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2C1F9DF6" w14:textId="24EC6CB7" w:rsidR="00464F41" w:rsidRPr="00464F41" w:rsidRDefault="00464F41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464F41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1230F097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 xml:space="preserve">Misura: 1/4” x 63 mm </w:t>
            </w:r>
          </w:p>
          <w:p w14:paraId="7A8A93B0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Pressione: 10 bar</w:t>
            </w:r>
          </w:p>
          <w:p w14:paraId="3150C80A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Filettatura: G (UNI EN 228-1)</w:t>
            </w:r>
          </w:p>
          <w:p w14:paraId="03170047" w14:textId="77777777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247252B3" w14:textId="76F2B9B0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74547">
              <w:rPr>
                <w:rFonts w:ascii="Poppins" w:hAnsi="Poppins" w:cs="Poppins"/>
                <w:b/>
                <w:sz w:val="20"/>
              </w:rPr>
              <w:t xml:space="preserve">Marca </w:t>
            </w:r>
            <w:r w:rsidR="003231D7" w:rsidRPr="00574547">
              <w:rPr>
                <w:rFonts w:ascii="Poppins" w:hAnsi="Poppins" w:cs="Poppins"/>
                <w:b/>
                <w:sz w:val="20"/>
              </w:rPr>
              <w:t>E</w:t>
            </w:r>
            <w:r w:rsidR="003231D7">
              <w:rPr>
                <w:rFonts w:ascii="Poppins" w:hAnsi="Poppins" w:cs="Poppins"/>
                <w:b/>
                <w:sz w:val="20"/>
              </w:rPr>
              <w:t>mmeti</w:t>
            </w:r>
            <w:r w:rsidRPr="00574547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F2355C">
              <w:rPr>
                <w:rFonts w:ascii="Poppins" w:hAnsi="Poppins" w:cs="Poppins"/>
                <w:b/>
                <w:sz w:val="20"/>
              </w:rPr>
              <w:t>-</w:t>
            </w:r>
            <w:r w:rsidRPr="00574547">
              <w:rPr>
                <w:rFonts w:ascii="Poppins" w:hAnsi="Poppins" w:cs="Poppins"/>
                <w:b/>
                <w:sz w:val="20"/>
              </w:rPr>
              <w:t xml:space="preserve"> Modello Manometro con attacco posteriore 1/4”</w:t>
            </w:r>
            <w:r w:rsidR="003532A7">
              <w:rPr>
                <w:rFonts w:ascii="Poppins" w:hAnsi="Poppins" w:cs="Poppins"/>
                <w:b/>
                <w:sz w:val="20"/>
              </w:rPr>
              <w:t xml:space="preserve"> </w:t>
            </w:r>
            <w:r w:rsidRPr="00574547">
              <w:rPr>
                <w:rFonts w:ascii="Poppins" w:hAnsi="Poppins" w:cs="Poppins"/>
                <w:b/>
                <w:sz w:val="20"/>
              </w:rPr>
              <w:t>x 63 mm 10 bar o equivalente.</w:t>
            </w:r>
          </w:p>
        </w:tc>
      </w:tr>
      <w:tr w:rsidR="004B7699" w14:paraId="74B432BB" w14:textId="77777777" w:rsidTr="00C600BF">
        <w:tc>
          <w:tcPr>
            <w:tcW w:w="1398" w:type="dxa"/>
          </w:tcPr>
          <w:p w14:paraId="0CBCDEBA" w14:textId="490D968D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006</w:t>
            </w:r>
            <w:r w:rsidR="005F6CDD">
              <w:rPr>
                <w:rFonts w:ascii="Poppins" w:hAnsi="Poppins" w:cs="Poppins"/>
                <w:bCs/>
                <w:sz w:val="20"/>
              </w:rPr>
              <w:t>2</w:t>
            </w:r>
            <w:r w:rsidRPr="00574547">
              <w:rPr>
                <w:rFonts w:ascii="Poppins" w:hAnsi="Poppins" w:cs="Poppins"/>
                <w:bCs/>
                <w:sz w:val="20"/>
              </w:rPr>
              <w:t>0612</w:t>
            </w:r>
          </w:p>
        </w:tc>
        <w:tc>
          <w:tcPr>
            <w:tcW w:w="2297" w:type="dxa"/>
          </w:tcPr>
          <w:p w14:paraId="1007FBF5" w14:textId="75454F7A" w:rsidR="004B7699" w:rsidRPr="00574547" w:rsidRDefault="005F6CDD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F6CDD">
              <w:rPr>
                <w:rFonts w:ascii="Poppins" w:hAnsi="Poppins" w:cs="Poppins"/>
                <w:bCs/>
                <w:sz w:val="20"/>
              </w:rPr>
              <w:t>Termometro ad immersione 1/2" x 63 mm Lguaina = 50 mm</w:t>
            </w:r>
          </w:p>
        </w:tc>
        <w:tc>
          <w:tcPr>
            <w:tcW w:w="5803" w:type="dxa"/>
          </w:tcPr>
          <w:p w14:paraId="59D289D4" w14:textId="77777777" w:rsidR="005F6CDD" w:rsidRPr="005F6CDD" w:rsidRDefault="005F6CDD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F6CDD">
              <w:rPr>
                <w:rFonts w:ascii="Poppins" w:hAnsi="Poppins" w:cs="Poppins"/>
                <w:bCs/>
                <w:sz w:val="20"/>
              </w:rPr>
              <w:t>Termometro bimetallico ad immersione completo di pozzetto.</w:t>
            </w:r>
          </w:p>
          <w:p w14:paraId="7CFE6E0B" w14:textId="77777777" w:rsidR="005F6CDD" w:rsidRPr="005F6CDD" w:rsidRDefault="005F6CDD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47D088A4" w14:textId="77777777" w:rsidR="005F6CDD" w:rsidRPr="005F6CDD" w:rsidRDefault="005F6CDD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F6CDD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2616E41B" w14:textId="53497A5A" w:rsidR="005F6CDD" w:rsidRPr="005F6CDD" w:rsidRDefault="005F6CDD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F6CDD">
              <w:rPr>
                <w:rFonts w:ascii="Poppins" w:hAnsi="Poppins" w:cs="Poppins"/>
                <w:bCs/>
                <w:sz w:val="20"/>
              </w:rPr>
              <w:t>Misura: 1/2" x 63 mm</w:t>
            </w:r>
          </w:p>
          <w:p w14:paraId="5739A232" w14:textId="44E79F78" w:rsidR="005F6CDD" w:rsidRPr="005F6CDD" w:rsidRDefault="005F6CDD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F6CDD">
              <w:rPr>
                <w:rFonts w:ascii="Poppins" w:hAnsi="Poppins" w:cs="Poppins"/>
                <w:bCs/>
                <w:sz w:val="20"/>
              </w:rPr>
              <w:t>Lunghezza guaina: 50 mm</w:t>
            </w:r>
          </w:p>
          <w:p w14:paraId="59102F74" w14:textId="04DD9118" w:rsidR="005F6CDD" w:rsidRPr="009E2D51" w:rsidRDefault="005F6CDD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  <w:lang w:val="sv-SE"/>
              </w:rPr>
            </w:pPr>
            <w:r w:rsidRPr="009E2D51">
              <w:rPr>
                <w:rFonts w:ascii="Poppins" w:hAnsi="Poppins" w:cs="Poppins"/>
                <w:bCs/>
                <w:sz w:val="20"/>
                <w:lang w:val="sv-SE"/>
              </w:rPr>
              <w:t>Filettature: G (UNI EN ISO 228-1)</w:t>
            </w:r>
          </w:p>
          <w:p w14:paraId="5CF9666E" w14:textId="77777777" w:rsidR="005F6CDD" w:rsidRPr="009E2D51" w:rsidRDefault="005F6CDD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  <w:lang w:val="sv-SE"/>
              </w:rPr>
            </w:pPr>
          </w:p>
          <w:p w14:paraId="26CBD4EC" w14:textId="47C8D825" w:rsidR="004B7699" w:rsidRPr="005F6CDD" w:rsidRDefault="005F6CDD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F6CDD">
              <w:rPr>
                <w:rFonts w:ascii="Poppins" w:hAnsi="Poppins" w:cs="Poppins"/>
                <w:b/>
                <w:sz w:val="20"/>
              </w:rPr>
              <w:t>Marca Emmeti - Modello Termometro ad immersione</w:t>
            </w:r>
            <w:r w:rsidR="00C14A58">
              <w:rPr>
                <w:rFonts w:ascii="Poppins" w:hAnsi="Poppins" w:cs="Poppins"/>
                <w:b/>
                <w:sz w:val="20"/>
              </w:rPr>
              <w:t xml:space="preserve"> </w:t>
            </w:r>
            <w:r w:rsidRPr="005F6CDD">
              <w:rPr>
                <w:rFonts w:ascii="Poppins" w:hAnsi="Poppins" w:cs="Poppins"/>
                <w:b/>
                <w:sz w:val="20"/>
              </w:rPr>
              <w:t>1/2" x 63 mm Lguaina = 50 mm o equivalente.</w:t>
            </w:r>
          </w:p>
        </w:tc>
      </w:tr>
      <w:tr w:rsidR="005F6CDD" w14:paraId="3A844D65" w14:textId="77777777" w:rsidTr="00C600BF">
        <w:tc>
          <w:tcPr>
            <w:tcW w:w="1398" w:type="dxa"/>
          </w:tcPr>
          <w:p w14:paraId="400B1756" w14:textId="5388E017" w:rsidR="005F6CDD" w:rsidRPr="00574547" w:rsidRDefault="005F6CDD" w:rsidP="005F6CDD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006</w:t>
            </w:r>
            <w:r>
              <w:rPr>
                <w:rFonts w:ascii="Poppins" w:hAnsi="Poppins" w:cs="Poppins"/>
                <w:bCs/>
                <w:sz w:val="20"/>
              </w:rPr>
              <w:t>2</w:t>
            </w:r>
            <w:r w:rsidRPr="00574547">
              <w:rPr>
                <w:rFonts w:ascii="Poppins" w:hAnsi="Poppins" w:cs="Poppins"/>
                <w:bCs/>
                <w:sz w:val="20"/>
              </w:rPr>
              <w:t>0812</w:t>
            </w:r>
          </w:p>
        </w:tc>
        <w:tc>
          <w:tcPr>
            <w:tcW w:w="2297" w:type="dxa"/>
          </w:tcPr>
          <w:p w14:paraId="612DD12B" w14:textId="476742A0" w:rsidR="005F6CDD" w:rsidRPr="005F6CDD" w:rsidRDefault="005F6CDD" w:rsidP="005F6CDD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F6CDD">
              <w:rPr>
                <w:rFonts w:ascii="Poppins" w:hAnsi="Poppins" w:cs="Poppins"/>
                <w:bCs/>
                <w:sz w:val="20"/>
              </w:rPr>
              <w:t xml:space="preserve">Termometro ad immersione 1/2" x </w:t>
            </w:r>
            <w:r>
              <w:rPr>
                <w:rFonts w:ascii="Poppins" w:hAnsi="Poppins" w:cs="Poppins"/>
                <w:bCs/>
                <w:sz w:val="20"/>
              </w:rPr>
              <w:t>80</w:t>
            </w:r>
            <w:r w:rsidRPr="005F6CDD">
              <w:rPr>
                <w:rFonts w:ascii="Poppins" w:hAnsi="Poppins" w:cs="Poppins"/>
                <w:bCs/>
                <w:sz w:val="20"/>
              </w:rPr>
              <w:t xml:space="preserve"> mm Lguaina = 50 mm</w:t>
            </w:r>
          </w:p>
        </w:tc>
        <w:tc>
          <w:tcPr>
            <w:tcW w:w="5803" w:type="dxa"/>
          </w:tcPr>
          <w:p w14:paraId="338C8383" w14:textId="77777777" w:rsidR="005F6CDD" w:rsidRPr="005F6CDD" w:rsidRDefault="005F6CDD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F6CDD">
              <w:rPr>
                <w:rFonts w:ascii="Poppins" w:hAnsi="Poppins" w:cs="Poppins"/>
                <w:bCs/>
                <w:sz w:val="20"/>
              </w:rPr>
              <w:t>Termometro bimetallico ad immersione completo di pozzetto.</w:t>
            </w:r>
          </w:p>
          <w:p w14:paraId="309E19A0" w14:textId="77777777" w:rsidR="005F6CDD" w:rsidRPr="005F6CDD" w:rsidRDefault="005F6CDD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3C49CB38" w14:textId="77777777" w:rsidR="005F6CDD" w:rsidRPr="005F6CDD" w:rsidRDefault="005F6CDD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F6CDD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7605F0BE" w14:textId="5C67D22E" w:rsidR="005F6CDD" w:rsidRPr="005F6CDD" w:rsidRDefault="005F6CDD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F6CDD">
              <w:rPr>
                <w:rFonts w:ascii="Poppins" w:hAnsi="Poppins" w:cs="Poppins"/>
                <w:bCs/>
                <w:sz w:val="20"/>
              </w:rPr>
              <w:t>Misura: 1/2" x</w:t>
            </w:r>
            <w:r>
              <w:rPr>
                <w:rFonts w:ascii="Poppins" w:hAnsi="Poppins" w:cs="Poppins"/>
                <w:bCs/>
                <w:sz w:val="20"/>
              </w:rPr>
              <w:t xml:space="preserve"> 80</w:t>
            </w:r>
            <w:r w:rsidRPr="005F6CDD">
              <w:rPr>
                <w:rFonts w:ascii="Poppins" w:hAnsi="Poppins" w:cs="Poppins"/>
                <w:bCs/>
                <w:sz w:val="20"/>
              </w:rPr>
              <w:t xml:space="preserve"> mm</w:t>
            </w:r>
          </w:p>
          <w:p w14:paraId="5CF19B36" w14:textId="77777777" w:rsidR="005F6CDD" w:rsidRPr="005F6CDD" w:rsidRDefault="005F6CDD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F6CDD">
              <w:rPr>
                <w:rFonts w:ascii="Poppins" w:hAnsi="Poppins" w:cs="Poppins"/>
                <w:bCs/>
                <w:sz w:val="20"/>
              </w:rPr>
              <w:t>Lunghezza guaina: 50 mm</w:t>
            </w:r>
          </w:p>
          <w:p w14:paraId="3BDC5FED" w14:textId="77777777" w:rsidR="005F6CDD" w:rsidRPr="009E2D51" w:rsidRDefault="005F6CDD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  <w:lang w:val="sv-SE"/>
              </w:rPr>
            </w:pPr>
            <w:r w:rsidRPr="009E2D51">
              <w:rPr>
                <w:rFonts w:ascii="Poppins" w:hAnsi="Poppins" w:cs="Poppins"/>
                <w:bCs/>
                <w:sz w:val="20"/>
                <w:lang w:val="sv-SE"/>
              </w:rPr>
              <w:t>Filettature: G (UNI EN ISO 228-1)</w:t>
            </w:r>
          </w:p>
          <w:p w14:paraId="1058E3DD" w14:textId="77777777" w:rsidR="005F6CDD" w:rsidRPr="009E2D51" w:rsidRDefault="005F6CDD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  <w:lang w:val="sv-SE"/>
              </w:rPr>
            </w:pPr>
          </w:p>
          <w:p w14:paraId="2A4F2D29" w14:textId="5E78E75B" w:rsidR="005F6CDD" w:rsidRPr="00574547" w:rsidRDefault="005F6CDD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F6CDD">
              <w:rPr>
                <w:rFonts w:ascii="Poppins" w:hAnsi="Poppins" w:cs="Poppins"/>
                <w:b/>
                <w:sz w:val="20"/>
              </w:rPr>
              <w:t xml:space="preserve">Marca Emmeti - Modello Termometro ad immersione 1/2" x </w:t>
            </w:r>
            <w:r>
              <w:rPr>
                <w:rFonts w:ascii="Poppins" w:hAnsi="Poppins" w:cs="Poppins"/>
                <w:b/>
                <w:sz w:val="20"/>
              </w:rPr>
              <w:t>80</w:t>
            </w:r>
            <w:r w:rsidRPr="005F6CDD">
              <w:rPr>
                <w:rFonts w:ascii="Poppins" w:hAnsi="Poppins" w:cs="Poppins"/>
                <w:b/>
                <w:sz w:val="20"/>
              </w:rPr>
              <w:t xml:space="preserve"> mm Lguaina = 50 mm o equivalente.</w:t>
            </w:r>
          </w:p>
        </w:tc>
      </w:tr>
      <w:tr w:rsidR="005F6CDD" w14:paraId="70EFAC44" w14:textId="77777777" w:rsidTr="00C600BF">
        <w:tc>
          <w:tcPr>
            <w:tcW w:w="1398" w:type="dxa"/>
          </w:tcPr>
          <w:p w14:paraId="0099EAD2" w14:textId="2F293713" w:rsidR="005F6CDD" w:rsidRPr="00574547" w:rsidRDefault="005F6CDD" w:rsidP="005F6CDD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006</w:t>
            </w:r>
            <w:r w:rsidR="00E52459">
              <w:rPr>
                <w:rFonts w:ascii="Poppins" w:hAnsi="Poppins" w:cs="Poppins"/>
                <w:bCs/>
                <w:sz w:val="20"/>
              </w:rPr>
              <w:t>2</w:t>
            </w:r>
            <w:r w:rsidRPr="00574547">
              <w:rPr>
                <w:rFonts w:ascii="Poppins" w:hAnsi="Poppins" w:cs="Poppins"/>
                <w:bCs/>
                <w:sz w:val="20"/>
              </w:rPr>
              <w:t>1812</w:t>
            </w:r>
          </w:p>
        </w:tc>
        <w:tc>
          <w:tcPr>
            <w:tcW w:w="2297" w:type="dxa"/>
          </w:tcPr>
          <w:p w14:paraId="087885C4" w14:textId="3BD4148C" w:rsidR="005F6CDD" w:rsidRPr="005F6CDD" w:rsidRDefault="005F6CDD" w:rsidP="005F6CDD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F6CDD">
              <w:rPr>
                <w:rFonts w:ascii="Poppins" w:hAnsi="Poppins" w:cs="Poppins"/>
                <w:bCs/>
                <w:sz w:val="20"/>
              </w:rPr>
              <w:t xml:space="preserve">Termometro ad immersione 1/2" x </w:t>
            </w:r>
            <w:r w:rsidR="00E52459">
              <w:rPr>
                <w:rFonts w:ascii="Poppins" w:hAnsi="Poppins" w:cs="Poppins"/>
                <w:bCs/>
                <w:sz w:val="20"/>
              </w:rPr>
              <w:t xml:space="preserve">80 </w:t>
            </w:r>
            <w:r w:rsidRPr="005F6CDD">
              <w:rPr>
                <w:rFonts w:ascii="Poppins" w:hAnsi="Poppins" w:cs="Poppins"/>
                <w:bCs/>
                <w:sz w:val="20"/>
              </w:rPr>
              <w:t xml:space="preserve">mm Lguaina = </w:t>
            </w:r>
            <w:r w:rsidR="00E52459">
              <w:rPr>
                <w:rFonts w:ascii="Poppins" w:hAnsi="Poppins" w:cs="Poppins"/>
                <w:bCs/>
                <w:sz w:val="20"/>
              </w:rPr>
              <w:t>10</w:t>
            </w:r>
            <w:r w:rsidRPr="005F6CDD">
              <w:rPr>
                <w:rFonts w:ascii="Poppins" w:hAnsi="Poppins" w:cs="Poppins"/>
                <w:bCs/>
                <w:sz w:val="20"/>
              </w:rPr>
              <w:t>0 mm</w:t>
            </w:r>
          </w:p>
        </w:tc>
        <w:tc>
          <w:tcPr>
            <w:tcW w:w="5803" w:type="dxa"/>
          </w:tcPr>
          <w:p w14:paraId="4525A2B5" w14:textId="77777777" w:rsidR="005F6CDD" w:rsidRPr="005F6CDD" w:rsidRDefault="005F6CDD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F6CDD">
              <w:rPr>
                <w:rFonts w:ascii="Poppins" w:hAnsi="Poppins" w:cs="Poppins"/>
                <w:bCs/>
                <w:sz w:val="20"/>
              </w:rPr>
              <w:t>Termometro bimetallico ad immersione completo di pozzetto.</w:t>
            </w:r>
          </w:p>
          <w:p w14:paraId="4FDFDFE1" w14:textId="77777777" w:rsidR="005F6CDD" w:rsidRPr="005F6CDD" w:rsidRDefault="005F6CDD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5A9CAAAE" w14:textId="77777777" w:rsidR="005F6CDD" w:rsidRPr="005F6CDD" w:rsidRDefault="005F6CDD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F6CDD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474CBD49" w14:textId="492AE38E" w:rsidR="005F6CDD" w:rsidRPr="005F6CDD" w:rsidRDefault="005F6CDD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F6CDD">
              <w:rPr>
                <w:rFonts w:ascii="Poppins" w:hAnsi="Poppins" w:cs="Poppins"/>
                <w:bCs/>
                <w:sz w:val="20"/>
              </w:rPr>
              <w:t xml:space="preserve">Misura: 1/2" x </w:t>
            </w:r>
            <w:r w:rsidR="00E52459">
              <w:rPr>
                <w:rFonts w:ascii="Poppins" w:hAnsi="Poppins" w:cs="Poppins"/>
                <w:bCs/>
                <w:sz w:val="20"/>
              </w:rPr>
              <w:t>80</w:t>
            </w:r>
            <w:r w:rsidRPr="005F6CDD">
              <w:rPr>
                <w:rFonts w:ascii="Poppins" w:hAnsi="Poppins" w:cs="Poppins"/>
                <w:bCs/>
                <w:sz w:val="20"/>
              </w:rPr>
              <w:t xml:space="preserve"> mm</w:t>
            </w:r>
          </w:p>
          <w:p w14:paraId="66067ED2" w14:textId="0A449CF0" w:rsidR="005F6CDD" w:rsidRPr="005F6CDD" w:rsidRDefault="005F6CDD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F6CDD">
              <w:rPr>
                <w:rFonts w:ascii="Poppins" w:hAnsi="Poppins" w:cs="Poppins"/>
                <w:bCs/>
                <w:sz w:val="20"/>
              </w:rPr>
              <w:t xml:space="preserve">Lunghezza guaina: </w:t>
            </w:r>
            <w:r w:rsidR="00E52459">
              <w:rPr>
                <w:rFonts w:ascii="Poppins" w:hAnsi="Poppins" w:cs="Poppins"/>
                <w:bCs/>
                <w:sz w:val="20"/>
              </w:rPr>
              <w:t>10</w:t>
            </w:r>
            <w:r w:rsidRPr="005F6CDD">
              <w:rPr>
                <w:rFonts w:ascii="Poppins" w:hAnsi="Poppins" w:cs="Poppins"/>
                <w:bCs/>
                <w:sz w:val="20"/>
              </w:rPr>
              <w:t>0 mm</w:t>
            </w:r>
          </w:p>
          <w:p w14:paraId="223C2E4F" w14:textId="77777777" w:rsidR="005F6CDD" w:rsidRPr="009E2D51" w:rsidRDefault="005F6CDD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  <w:lang w:val="sv-SE"/>
              </w:rPr>
            </w:pPr>
            <w:r w:rsidRPr="009E2D51">
              <w:rPr>
                <w:rFonts w:ascii="Poppins" w:hAnsi="Poppins" w:cs="Poppins"/>
                <w:bCs/>
                <w:sz w:val="20"/>
                <w:lang w:val="sv-SE"/>
              </w:rPr>
              <w:t>Filettature: G (UNI EN ISO 228-1)</w:t>
            </w:r>
          </w:p>
          <w:p w14:paraId="79C95560" w14:textId="77777777" w:rsidR="005F6CDD" w:rsidRPr="009E2D51" w:rsidRDefault="005F6CDD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  <w:lang w:val="sv-SE"/>
              </w:rPr>
            </w:pPr>
          </w:p>
          <w:p w14:paraId="48A15967" w14:textId="10E3BEA4" w:rsidR="005F6CDD" w:rsidRPr="00574547" w:rsidRDefault="005F6CDD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F6CDD">
              <w:rPr>
                <w:rFonts w:ascii="Poppins" w:hAnsi="Poppins" w:cs="Poppins"/>
                <w:b/>
                <w:sz w:val="20"/>
              </w:rPr>
              <w:lastRenderedPageBreak/>
              <w:t xml:space="preserve">Marca Emmeti - Modello Termometro ad immersione 1/2" x </w:t>
            </w:r>
            <w:r w:rsidR="00E52459">
              <w:rPr>
                <w:rFonts w:ascii="Poppins" w:hAnsi="Poppins" w:cs="Poppins"/>
                <w:b/>
                <w:sz w:val="20"/>
              </w:rPr>
              <w:t xml:space="preserve">80 </w:t>
            </w:r>
            <w:r w:rsidRPr="005F6CDD">
              <w:rPr>
                <w:rFonts w:ascii="Poppins" w:hAnsi="Poppins" w:cs="Poppins"/>
                <w:b/>
                <w:sz w:val="20"/>
              </w:rPr>
              <w:t xml:space="preserve">mm Lguaina = </w:t>
            </w:r>
            <w:r w:rsidR="00E52459">
              <w:rPr>
                <w:rFonts w:ascii="Poppins" w:hAnsi="Poppins" w:cs="Poppins"/>
                <w:b/>
                <w:sz w:val="20"/>
              </w:rPr>
              <w:t>10</w:t>
            </w:r>
            <w:r w:rsidRPr="005F6CDD">
              <w:rPr>
                <w:rFonts w:ascii="Poppins" w:hAnsi="Poppins" w:cs="Poppins"/>
                <w:b/>
                <w:sz w:val="20"/>
              </w:rPr>
              <w:t>0 mm o equivalente.</w:t>
            </w:r>
          </w:p>
        </w:tc>
      </w:tr>
      <w:tr w:rsidR="004B7699" w14:paraId="30EB9F80" w14:textId="77777777" w:rsidTr="00C600BF">
        <w:tc>
          <w:tcPr>
            <w:tcW w:w="1398" w:type="dxa"/>
          </w:tcPr>
          <w:p w14:paraId="35B0A377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lastRenderedPageBreak/>
              <w:t>00622056</w:t>
            </w:r>
          </w:p>
        </w:tc>
        <w:tc>
          <w:tcPr>
            <w:tcW w:w="2297" w:type="dxa"/>
          </w:tcPr>
          <w:p w14:paraId="547BE252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Termometro a capillare Ø 52 mm</w:t>
            </w:r>
          </w:p>
        </w:tc>
        <w:tc>
          <w:tcPr>
            <w:tcW w:w="5803" w:type="dxa"/>
          </w:tcPr>
          <w:p w14:paraId="2FA658AE" w14:textId="77777777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Termometro a capillare Ø 52 mm.</w:t>
            </w:r>
          </w:p>
          <w:p w14:paraId="1BA4CC7A" w14:textId="77777777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1C451FD1" w14:textId="77777777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/>
                <w:bCs/>
                <w:sz w:val="20"/>
              </w:rPr>
              <w:t>Dati tecnici:</w:t>
            </w:r>
          </w:p>
          <w:p w14:paraId="22E250F2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Temperatura: 0 ÷ 120 °C</w:t>
            </w:r>
          </w:p>
          <w:p w14:paraId="5F481A58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Lunghezza bulbo: 25 mm</w:t>
            </w:r>
          </w:p>
          <w:p w14:paraId="6C279847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Lunghezza capillare: 100 mm</w:t>
            </w:r>
          </w:p>
          <w:p w14:paraId="4609D4BA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Ø bulbo: 6,5 mm</w:t>
            </w:r>
          </w:p>
          <w:p w14:paraId="0232C402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Ø cassa: 52 mm</w:t>
            </w:r>
          </w:p>
          <w:p w14:paraId="70962B6F" w14:textId="77777777" w:rsidR="004B7699" w:rsidRPr="00574547" w:rsidRDefault="004B7699" w:rsidP="00C8262A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4C0D2FB2" w14:textId="6518F7E7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/>
                <w:sz w:val="20"/>
              </w:rPr>
              <w:t>Marca E</w:t>
            </w:r>
            <w:r w:rsidR="00600048">
              <w:rPr>
                <w:rFonts w:ascii="Poppins" w:hAnsi="Poppins" w:cs="Poppins"/>
                <w:b/>
                <w:sz w:val="20"/>
              </w:rPr>
              <w:t>mmeti</w:t>
            </w:r>
            <w:r w:rsidRPr="00574547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F2355C">
              <w:rPr>
                <w:rFonts w:ascii="Poppins" w:hAnsi="Poppins" w:cs="Poppins"/>
                <w:b/>
                <w:sz w:val="20"/>
              </w:rPr>
              <w:t>-</w:t>
            </w:r>
            <w:r w:rsidRPr="00574547">
              <w:rPr>
                <w:rFonts w:ascii="Poppins" w:hAnsi="Poppins" w:cs="Poppins"/>
                <w:b/>
                <w:sz w:val="20"/>
              </w:rPr>
              <w:t xml:space="preserve"> Modello Termometro a capillare Ø 52 mm o equivalente.</w:t>
            </w:r>
          </w:p>
        </w:tc>
      </w:tr>
      <w:tr w:rsidR="004B7699" w14:paraId="3E678D6D" w14:textId="77777777" w:rsidTr="00C600BF">
        <w:tc>
          <w:tcPr>
            <w:tcW w:w="1398" w:type="dxa"/>
          </w:tcPr>
          <w:p w14:paraId="5A52B130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00600012</w:t>
            </w:r>
          </w:p>
        </w:tc>
        <w:tc>
          <w:tcPr>
            <w:tcW w:w="2297" w:type="dxa"/>
          </w:tcPr>
          <w:p w14:paraId="3164676A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Termomanometro con attacco posteriore</w:t>
            </w:r>
          </w:p>
        </w:tc>
        <w:tc>
          <w:tcPr>
            <w:tcW w:w="5803" w:type="dxa"/>
          </w:tcPr>
          <w:p w14:paraId="73E01357" w14:textId="77777777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Termomanometro con attacco posteriore.</w:t>
            </w:r>
          </w:p>
          <w:p w14:paraId="7652D588" w14:textId="77777777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62D6B605" w14:textId="77777777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/>
                <w:bCs/>
                <w:sz w:val="20"/>
              </w:rPr>
              <w:t>Dati tecnici:</w:t>
            </w:r>
          </w:p>
          <w:p w14:paraId="6211C225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Pressione: 0 ÷ 4 bar</w:t>
            </w:r>
          </w:p>
          <w:p w14:paraId="5E51E799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Temperatura: 0 ÷ 120 °C</w:t>
            </w:r>
          </w:p>
          <w:p w14:paraId="072EB07A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Ø cassa: 80 mm</w:t>
            </w:r>
          </w:p>
          <w:p w14:paraId="2534EE45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Attacco: 1/4" M completo di ritegno 1/2” M</w:t>
            </w:r>
          </w:p>
          <w:p w14:paraId="7AA59E83" w14:textId="77777777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3EBEF270" w14:textId="1FF2C38C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/>
                <w:sz w:val="20"/>
              </w:rPr>
              <w:t>Marca E</w:t>
            </w:r>
            <w:r w:rsidR="00600048">
              <w:rPr>
                <w:rFonts w:ascii="Poppins" w:hAnsi="Poppins" w:cs="Poppins"/>
                <w:b/>
                <w:sz w:val="20"/>
              </w:rPr>
              <w:t>mmeti</w:t>
            </w:r>
            <w:r w:rsidRPr="00574547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F2355C">
              <w:rPr>
                <w:rFonts w:ascii="Poppins" w:hAnsi="Poppins" w:cs="Poppins"/>
                <w:b/>
                <w:sz w:val="20"/>
              </w:rPr>
              <w:t>-</w:t>
            </w:r>
            <w:r w:rsidRPr="00574547">
              <w:rPr>
                <w:rFonts w:ascii="Poppins" w:hAnsi="Poppins" w:cs="Poppins"/>
                <w:b/>
                <w:sz w:val="20"/>
              </w:rPr>
              <w:t xml:space="preserve"> Modello Termomanometro con attacco posteriore  o equivalente</w:t>
            </w:r>
            <w:r w:rsidR="00EF1600"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  <w:tr w:rsidR="004B7699" w14:paraId="00599526" w14:textId="77777777" w:rsidTr="00C600BF">
        <w:tc>
          <w:tcPr>
            <w:tcW w:w="1398" w:type="dxa"/>
          </w:tcPr>
          <w:p w14:paraId="25A9672A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00602012</w:t>
            </w:r>
          </w:p>
        </w:tc>
        <w:tc>
          <w:tcPr>
            <w:tcW w:w="2297" w:type="dxa"/>
          </w:tcPr>
          <w:p w14:paraId="6EE7848E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Termomanometro con attacco radiale</w:t>
            </w:r>
          </w:p>
        </w:tc>
        <w:tc>
          <w:tcPr>
            <w:tcW w:w="5803" w:type="dxa"/>
          </w:tcPr>
          <w:p w14:paraId="42D534AC" w14:textId="38E73008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Termomanometro con attacco radiale</w:t>
            </w:r>
            <w:r w:rsidR="00EF1600">
              <w:rPr>
                <w:rFonts w:ascii="Poppins" w:hAnsi="Poppins" w:cs="Poppins"/>
                <w:bCs/>
                <w:sz w:val="20"/>
              </w:rPr>
              <w:t>.</w:t>
            </w:r>
          </w:p>
          <w:p w14:paraId="08527258" w14:textId="77777777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5DF954DC" w14:textId="77777777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/>
                <w:bCs/>
                <w:sz w:val="20"/>
              </w:rPr>
              <w:t>Dati tecnici:</w:t>
            </w:r>
          </w:p>
          <w:p w14:paraId="41397348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Pressione: 0 ÷ 4 bar</w:t>
            </w:r>
          </w:p>
          <w:p w14:paraId="5408788E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Temperatura: 0 ÷ 120 °C</w:t>
            </w:r>
          </w:p>
          <w:p w14:paraId="6405D2E6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Ø cassa: 80 mm</w:t>
            </w:r>
          </w:p>
          <w:p w14:paraId="4E78B04C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Attacco: 1/4" M completo di ritegno 1/2” M</w:t>
            </w:r>
          </w:p>
          <w:p w14:paraId="07103F49" w14:textId="77777777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155887AC" w14:textId="43C47A04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/>
                <w:sz w:val="20"/>
              </w:rPr>
              <w:t>Marca E</w:t>
            </w:r>
            <w:r w:rsidR="00EF1600">
              <w:rPr>
                <w:rFonts w:ascii="Poppins" w:hAnsi="Poppins" w:cs="Poppins"/>
                <w:b/>
                <w:sz w:val="20"/>
              </w:rPr>
              <w:t>mmeti</w:t>
            </w:r>
            <w:r w:rsidRPr="00574547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F2355C">
              <w:rPr>
                <w:rFonts w:ascii="Poppins" w:hAnsi="Poppins" w:cs="Poppins"/>
                <w:b/>
                <w:sz w:val="20"/>
              </w:rPr>
              <w:t>-</w:t>
            </w:r>
            <w:r w:rsidRPr="00574547">
              <w:rPr>
                <w:rFonts w:ascii="Poppins" w:hAnsi="Poppins" w:cs="Poppins"/>
                <w:b/>
                <w:sz w:val="20"/>
              </w:rPr>
              <w:t xml:space="preserve"> Modello Termomanometro con attacco radiale o equivalente</w:t>
            </w:r>
            <w:r w:rsidR="00EF1600"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  <w:tr w:rsidR="004B7699" w14:paraId="041A3240" w14:textId="77777777" w:rsidTr="00C600BF">
        <w:tc>
          <w:tcPr>
            <w:tcW w:w="1398" w:type="dxa"/>
          </w:tcPr>
          <w:p w14:paraId="07BB871C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00622052</w:t>
            </w:r>
          </w:p>
        </w:tc>
        <w:tc>
          <w:tcPr>
            <w:tcW w:w="2297" w:type="dxa"/>
          </w:tcPr>
          <w:p w14:paraId="403AE868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 xml:space="preserve">Termomanometro a capillare </w:t>
            </w:r>
          </w:p>
        </w:tc>
        <w:tc>
          <w:tcPr>
            <w:tcW w:w="5803" w:type="dxa"/>
          </w:tcPr>
          <w:p w14:paraId="2EF2BE95" w14:textId="77777777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Termomanometro a capillare.</w:t>
            </w:r>
          </w:p>
          <w:p w14:paraId="31861865" w14:textId="77777777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0062B25D" w14:textId="77777777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/>
                <w:bCs/>
                <w:sz w:val="20"/>
              </w:rPr>
              <w:t>Dati tecnici:</w:t>
            </w:r>
          </w:p>
          <w:p w14:paraId="65613AD4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Pressione: 0 ÷ 4 bar</w:t>
            </w:r>
          </w:p>
          <w:p w14:paraId="5E1AB4D3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Temperatura: 0 ÷ 120 °C</w:t>
            </w:r>
          </w:p>
          <w:p w14:paraId="4197FAC3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Lunghezza capillari: 1000 mm</w:t>
            </w:r>
          </w:p>
          <w:p w14:paraId="7E7BEB32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Lunghezza bulbo temperatura: 19 mm</w:t>
            </w:r>
          </w:p>
          <w:p w14:paraId="72FACDA1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Ø bulbo temperatura: 6,5 mm</w:t>
            </w:r>
          </w:p>
          <w:p w14:paraId="1AAF8C0E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lastRenderedPageBreak/>
              <w:t>Attacco presa di pressione: M 14x1</w:t>
            </w:r>
          </w:p>
          <w:p w14:paraId="5B9CC495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Ø cassa: 52 mm</w:t>
            </w:r>
          </w:p>
          <w:p w14:paraId="282E7D9E" w14:textId="77777777" w:rsidR="004B7699" w:rsidRPr="00574547" w:rsidRDefault="004B7699" w:rsidP="00C8262A">
            <w:pPr>
              <w:pStyle w:val="Intestazione"/>
              <w:tabs>
                <w:tab w:val="left" w:pos="708"/>
              </w:tabs>
              <w:ind w:left="360"/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1A95E90C" w14:textId="37FDD8EF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/>
                <w:sz w:val="20"/>
              </w:rPr>
              <w:t>Marca E</w:t>
            </w:r>
            <w:r w:rsidR="00EF1600">
              <w:rPr>
                <w:rFonts w:ascii="Poppins" w:hAnsi="Poppins" w:cs="Poppins"/>
                <w:b/>
                <w:sz w:val="20"/>
              </w:rPr>
              <w:t>mmeti</w:t>
            </w:r>
            <w:r w:rsidRPr="00574547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F2355C">
              <w:rPr>
                <w:rFonts w:ascii="Poppins" w:hAnsi="Poppins" w:cs="Poppins"/>
                <w:b/>
                <w:sz w:val="20"/>
              </w:rPr>
              <w:t>-</w:t>
            </w:r>
            <w:r w:rsidRPr="00574547">
              <w:rPr>
                <w:rFonts w:ascii="Poppins" w:hAnsi="Poppins" w:cs="Poppins"/>
                <w:b/>
                <w:sz w:val="20"/>
              </w:rPr>
              <w:t xml:space="preserve"> Modello Termomanometro a capillare o equivalente</w:t>
            </w:r>
            <w:r w:rsidR="00EF1600"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  <w:tr w:rsidR="004B7699" w14:paraId="23235A6B" w14:textId="77777777" w:rsidTr="00C600BF">
        <w:tc>
          <w:tcPr>
            <w:tcW w:w="1398" w:type="dxa"/>
          </w:tcPr>
          <w:p w14:paraId="7C068043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lastRenderedPageBreak/>
              <w:t>00600010</w:t>
            </w:r>
          </w:p>
        </w:tc>
        <w:tc>
          <w:tcPr>
            <w:tcW w:w="2297" w:type="dxa"/>
          </w:tcPr>
          <w:p w14:paraId="20738154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 xml:space="preserve">Valvola di ritegno per termomanometro a capillare </w:t>
            </w:r>
          </w:p>
        </w:tc>
        <w:tc>
          <w:tcPr>
            <w:tcW w:w="5803" w:type="dxa"/>
          </w:tcPr>
          <w:p w14:paraId="0A353814" w14:textId="77777777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Valvola di ritegno per termomanometro a capillare da utilizzare con il termomanometro cod. 00622052.</w:t>
            </w:r>
          </w:p>
          <w:p w14:paraId="36B51276" w14:textId="77777777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5B91FF60" w14:textId="77777777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Filettatura maschio: R (UNI EN 10226)</w:t>
            </w:r>
          </w:p>
          <w:p w14:paraId="0AFEDCCC" w14:textId="77777777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Misura: 14 x 1/2"</w:t>
            </w:r>
          </w:p>
          <w:p w14:paraId="6E692632" w14:textId="77777777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52EB2CD2" w14:textId="3CEA9904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/>
                <w:sz w:val="20"/>
              </w:rPr>
              <w:t xml:space="preserve">Marca </w:t>
            </w:r>
            <w:r w:rsidR="00EF1600" w:rsidRPr="00574547">
              <w:rPr>
                <w:rFonts w:ascii="Poppins" w:hAnsi="Poppins" w:cs="Poppins"/>
                <w:b/>
                <w:sz w:val="20"/>
              </w:rPr>
              <w:t>E</w:t>
            </w:r>
            <w:r w:rsidR="00EF1600">
              <w:rPr>
                <w:rFonts w:ascii="Poppins" w:hAnsi="Poppins" w:cs="Poppins"/>
                <w:b/>
                <w:sz w:val="20"/>
              </w:rPr>
              <w:t>mmeti</w:t>
            </w:r>
            <w:r w:rsidRPr="00574547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F2355C">
              <w:rPr>
                <w:rFonts w:ascii="Poppins" w:hAnsi="Poppins" w:cs="Poppins"/>
                <w:b/>
                <w:sz w:val="20"/>
              </w:rPr>
              <w:t>-</w:t>
            </w:r>
            <w:r w:rsidRPr="00574547">
              <w:rPr>
                <w:rFonts w:ascii="Poppins" w:hAnsi="Poppins" w:cs="Poppins"/>
                <w:b/>
                <w:sz w:val="20"/>
              </w:rPr>
              <w:t xml:space="preserve"> Modello Valvola di ritegno per termomanometro a capillare o equivalente</w:t>
            </w:r>
            <w:r w:rsidR="00EF1600"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  <w:tr w:rsidR="004B7699" w14:paraId="427D0910" w14:textId="77777777" w:rsidTr="00C600BF">
        <w:tc>
          <w:tcPr>
            <w:tcW w:w="1398" w:type="dxa"/>
          </w:tcPr>
          <w:p w14:paraId="1E508474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00508014</w:t>
            </w:r>
          </w:p>
        </w:tc>
        <w:tc>
          <w:tcPr>
            <w:tcW w:w="2297" w:type="dxa"/>
          </w:tcPr>
          <w:p w14:paraId="11F617DB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 xml:space="preserve">Rubinetto portamanometro </w:t>
            </w:r>
          </w:p>
          <w:p w14:paraId="28FDEB80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1/4"</w:t>
            </w:r>
          </w:p>
        </w:tc>
        <w:tc>
          <w:tcPr>
            <w:tcW w:w="5803" w:type="dxa"/>
          </w:tcPr>
          <w:p w14:paraId="30405728" w14:textId="77777777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Rubinetto portamanometro secondo norme ISPESL.</w:t>
            </w:r>
          </w:p>
          <w:p w14:paraId="2F5C6237" w14:textId="77777777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063092CE" w14:textId="77777777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74547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107C8C81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Misura: 1/4"</w:t>
            </w:r>
          </w:p>
          <w:p w14:paraId="1526F606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Pressione: 0 ÷ 4 bar</w:t>
            </w:r>
          </w:p>
          <w:p w14:paraId="12B910C2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Temperatura: 0 ÷ 120 °C</w:t>
            </w:r>
          </w:p>
          <w:p w14:paraId="60C4AE61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Filettatura femmina: Rp (UNI EN 10226)</w:t>
            </w:r>
          </w:p>
          <w:p w14:paraId="74629926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Filettatura maschio: R (UNI EN 10226)</w:t>
            </w:r>
          </w:p>
          <w:p w14:paraId="059A45D0" w14:textId="77777777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0A74EB8C" w14:textId="1A56CC63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74547">
              <w:rPr>
                <w:rFonts w:ascii="Poppins" w:hAnsi="Poppins" w:cs="Poppins"/>
                <w:b/>
                <w:sz w:val="20"/>
              </w:rPr>
              <w:t xml:space="preserve">Marca </w:t>
            </w:r>
            <w:r w:rsidR="00EF1600" w:rsidRPr="00574547">
              <w:rPr>
                <w:rFonts w:ascii="Poppins" w:hAnsi="Poppins" w:cs="Poppins"/>
                <w:b/>
                <w:sz w:val="20"/>
              </w:rPr>
              <w:t>E</w:t>
            </w:r>
            <w:r w:rsidR="00EF1600">
              <w:rPr>
                <w:rFonts w:ascii="Poppins" w:hAnsi="Poppins" w:cs="Poppins"/>
                <w:b/>
                <w:sz w:val="20"/>
              </w:rPr>
              <w:t>mmeti</w:t>
            </w:r>
            <w:r w:rsidRPr="00574547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F2355C">
              <w:rPr>
                <w:rFonts w:ascii="Poppins" w:hAnsi="Poppins" w:cs="Poppins"/>
                <w:b/>
                <w:sz w:val="20"/>
              </w:rPr>
              <w:t>-</w:t>
            </w:r>
            <w:r w:rsidRPr="00574547">
              <w:rPr>
                <w:rFonts w:ascii="Poppins" w:hAnsi="Poppins" w:cs="Poppins"/>
                <w:b/>
                <w:sz w:val="20"/>
              </w:rPr>
              <w:t xml:space="preserve"> Modello Rubinetto portamanometro 1/4" o equivalente</w:t>
            </w:r>
            <w:r w:rsidR="00EF1600"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  <w:tr w:rsidR="004B7699" w14:paraId="432DB457" w14:textId="77777777" w:rsidTr="00C600BF">
        <w:tc>
          <w:tcPr>
            <w:tcW w:w="1398" w:type="dxa"/>
          </w:tcPr>
          <w:p w14:paraId="51D19549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00508038</w:t>
            </w:r>
          </w:p>
        </w:tc>
        <w:tc>
          <w:tcPr>
            <w:tcW w:w="2297" w:type="dxa"/>
          </w:tcPr>
          <w:p w14:paraId="7058EFA0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 xml:space="preserve">Rubinetto portamanometro </w:t>
            </w:r>
          </w:p>
          <w:p w14:paraId="1EEDD2B9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3/8"</w:t>
            </w:r>
          </w:p>
        </w:tc>
        <w:tc>
          <w:tcPr>
            <w:tcW w:w="5803" w:type="dxa"/>
          </w:tcPr>
          <w:p w14:paraId="24B9D7F4" w14:textId="77777777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Rubinetto portamanometro secondo norme ISPESL.</w:t>
            </w:r>
          </w:p>
          <w:p w14:paraId="089E6FD4" w14:textId="77777777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4134D6BB" w14:textId="77777777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74547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231E9F0C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Misura: 3/8"</w:t>
            </w:r>
          </w:p>
          <w:p w14:paraId="68C86467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Pressione: 0 ÷ 4 bar</w:t>
            </w:r>
          </w:p>
          <w:p w14:paraId="6AC0A379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Temperatura: 0 ÷ 120 °C</w:t>
            </w:r>
          </w:p>
          <w:p w14:paraId="7B4C53E9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Filettatura femmina: Rp (UNI EN 10226)</w:t>
            </w:r>
          </w:p>
          <w:p w14:paraId="3A3C149F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Filettatura maschio: R (UNI EN 10226)</w:t>
            </w:r>
          </w:p>
          <w:p w14:paraId="2DEFDEB8" w14:textId="77777777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66401335" w14:textId="05EDFB69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574547">
              <w:rPr>
                <w:rFonts w:ascii="Poppins" w:hAnsi="Poppins" w:cs="Poppins"/>
                <w:b/>
                <w:sz w:val="20"/>
              </w:rPr>
              <w:t xml:space="preserve">Marca </w:t>
            </w:r>
            <w:r w:rsidR="00EF1600" w:rsidRPr="00574547">
              <w:rPr>
                <w:rFonts w:ascii="Poppins" w:hAnsi="Poppins" w:cs="Poppins"/>
                <w:b/>
                <w:sz w:val="20"/>
              </w:rPr>
              <w:t>E</w:t>
            </w:r>
            <w:r w:rsidR="00EF1600">
              <w:rPr>
                <w:rFonts w:ascii="Poppins" w:hAnsi="Poppins" w:cs="Poppins"/>
                <w:b/>
                <w:sz w:val="20"/>
              </w:rPr>
              <w:t>mmeti</w:t>
            </w:r>
            <w:r w:rsidR="00EF1600" w:rsidRPr="00574547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F2355C">
              <w:rPr>
                <w:rFonts w:ascii="Poppins" w:hAnsi="Poppins" w:cs="Poppins"/>
                <w:b/>
                <w:sz w:val="20"/>
              </w:rPr>
              <w:t>-</w:t>
            </w:r>
            <w:r w:rsidRPr="00574547">
              <w:rPr>
                <w:rFonts w:ascii="Poppins" w:hAnsi="Poppins" w:cs="Poppins"/>
                <w:b/>
                <w:sz w:val="20"/>
              </w:rPr>
              <w:t xml:space="preserve"> Modello Rubinetto portamanometro 3/8" o equivalente</w:t>
            </w:r>
            <w:r w:rsidR="00EF1600"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  <w:tr w:rsidR="004B7699" w14:paraId="61FC4065" w14:textId="77777777" w:rsidTr="00C600BF">
        <w:tc>
          <w:tcPr>
            <w:tcW w:w="1398" w:type="dxa"/>
          </w:tcPr>
          <w:p w14:paraId="4B6C5083" w14:textId="77777777" w:rsidR="004B7699" w:rsidRPr="00574547" w:rsidRDefault="004B7699" w:rsidP="004B7699">
            <w:pPr>
              <w:jc w:val="center"/>
              <w:rPr>
                <w:rFonts w:ascii="Poppins" w:hAnsi="Poppins" w:cs="Poppins"/>
                <w:sz w:val="20"/>
              </w:rPr>
            </w:pPr>
            <w:r w:rsidRPr="00574547">
              <w:rPr>
                <w:rFonts w:ascii="Poppins" w:hAnsi="Poppins" w:cs="Poppins"/>
                <w:sz w:val="20"/>
              </w:rPr>
              <w:t>00510682</w:t>
            </w:r>
          </w:p>
        </w:tc>
        <w:tc>
          <w:tcPr>
            <w:tcW w:w="2297" w:type="dxa"/>
          </w:tcPr>
          <w:p w14:paraId="15598271" w14:textId="77777777" w:rsidR="004B7699" w:rsidRPr="00574547" w:rsidRDefault="004B7699" w:rsidP="004B7699">
            <w:pPr>
              <w:jc w:val="center"/>
              <w:rPr>
                <w:rFonts w:ascii="Poppins" w:hAnsi="Poppins" w:cs="Poppins"/>
                <w:sz w:val="20"/>
              </w:rPr>
            </w:pPr>
            <w:r w:rsidRPr="00574547">
              <w:rPr>
                <w:rFonts w:ascii="Poppins" w:hAnsi="Poppins" w:cs="Poppins"/>
                <w:sz w:val="20"/>
              </w:rPr>
              <w:t>Pozzetto per termometro</w:t>
            </w:r>
          </w:p>
          <w:p w14:paraId="25EDDC27" w14:textId="66A1CB19" w:rsidR="004B7699" w:rsidRPr="00574547" w:rsidRDefault="004B7699" w:rsidP="004B7699">
            <w:pPr>
              <w:jc w:val="center"/>
              <w:rPr>
                <w:rFonts w:ascii="Poppins" w:hAnsi="Poppins" w:cs="Poppins"/>
                <w:sz w:val="20"/>
              </w:rPr>
            </w:pPr>
            <w:r w:rsidRPr="00574547">
              <w:rPr>
                <w:rFonts w:ascii="Poppins" w:hAnsi="Poppins" w:cs="Poppins"/>
                <w:sz w:val="20"/>
              </w:rPr>
              <w:t>Ø 7 L</w:t>
            </w:r>
            <w:r w:rsidR="00917AEC">
              <w:rPr>
                <w:rFonts w:ascii="Poppins" w:hAnsi="Poppins" w:cs="Poppins"/>
                <w:sz w:val="20"/>
              </w:rPr>
              <w:t>=</w:t>
            </w:r>
            <w:r w:rsidRPr="00574547">
              <w:rPr>
                <w:rFonts w:ascii="Poppins" w:hAnsi="Poppins" w:cs="Poppins"/>
                <w:sz w:val="20"/>
              </w:rPr>
              <w:t>50 mm</w:t>
            </w:r>
          </w:p>
        </w:tc>
        <w:tc>
          <w:tcPr>
            <w:tcW w:w="5803" w:type="dxa"/>
          </w:tcPr>
          <w:p w14:paraId="3123995D" w14:textId="77777777" w:rsidR="004B7699" w:rsidRPr="00574547" w:rsidRDefault="004B7699" w:rsidP="00C8262A">
            <w:pPr>
              <w:jc w:val="both"/>
              <w:rPr>
                <w:rFonts w:ascii="Poppins" w:hAnsi="Poppins" w:cs="Poppins"/>
                <w:sz w:val="20"/>
              </w:rPr>
            </w:pPr>
            <w:r w:rsidRPr="00574547">
              <w:rPr>
                <w:rFonts w:ascii="Poppins" w:hAnsi="Poppins" w:cs="Poppins"/>
                <w:sz w:val="20"/>
              </w:rPr>
              <w:t xml:space="preserve">Pozzetto per termometro secondo norme ISPEL con attacco da 1/2” M. </w:t>
            </w:r>
          </w:p>
          <w:p w14:paraId="3DBF4C6B" w14:textId="1847747D" w:rsidR="004B7699" w:rsidRPr="00574547" w:rsidRDefault="004B7699" w:rsidP="00C8262A">
            <w:pPr>
              <w:jc w:val="both"/>
              <w:rPr>
                <w:rFonts w:ascii="Poppins" w:hAnsi="Poppins" w:cs="Poppins"/>
                <w:sz w:val="20"/>
              </w:rPr>
            </w:pPr>
            <w:r w:rsidRPr="00574547">
              <w:rPr>
                <w:rFonts w:ascii="Poppins" w:hAnsi="Poppins" w:cs="Poppins"/>
                <w:sz w:val="20"/>
              </w:rPr>
              <w:t>Misura: Ø 7 mm L</w:t>
            </w:r>
            <w:r w:rsidR="00917AEC">
              <w:rPr>
                <w:rFonts w:ascii="Poppins" w:hAnsi="Poppins" w:cs="Poppins"/>
                <w:sz w:val="20"/>
              </w:rPr>
              <w:t>=</w:t>
            </w:r>
            <w:r w:rsidRPr="00574547">
              <w:rPr>
                <w:rFonts w:ascii="Poppins" w:hAnsi="Poppins" w:cs="Poppins"/>
                <w:sz w:val="20"/>
              </w:rPr>
              <w:t>50 mm</w:t>
            </w:r>
          </w:p>
          <w:p w14:paraId="6EE37138" w14:textId="77777777" w:rsidR="004B7699" w:rsidRPr="00574547" w:rsidRDefault="004B7699" w:rsidP="00C8262A">
            <w:pPr>
              <w:jc w:val="both"/>
              <w:rPr>
                <w:rFonts w:ascii="Poppins" w:hAnsi="Poppins" w:cs="Poppins"/>
                <w:sz w:val="20"/>
              </w:rPr>
            </w:pPr>
            <w:r w:rsidRPr="00574547">
              <w:rPr>
                <w:rFonts w:ascii="Poppins" w:hAnsi="Poppins" w:cs="Poppins"/>
                <w:sz w:val="20"/>
              </w:rPr>
              <w:t>Filettatura: G (UNI EN ISO 228-1).</w:t>
            </w:r>
          </w:p>
          <w:p w14:paraId="267B7512" w14:textId="77777777" w:rsidR="004B7699" w:rsidRPr="00574547" w:rsidRDefault="004B7699" w:rsidP="00C8262A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6946F39A" w14:textId="60532A65" w:rsidR="004B7699" w:rsidRPr="00574547" w:rsidRDefault="004B7699" w:rsidP="00C8262A">
            <w:pPr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574547">
              <w:rPr>
                <w:rFonts w:ascii="Poppins" w:hAnsi="Poppins" w:cs="Poppins"/>
                <w:b/>
                <w:bCs/>
                <w:sz w:val="20"/>
              </w:rPr>
              <w:lastRenderedPageBreak/>
              <w:t>Marca</w:t>
            </w:r>
            <w:r w:rsidR="00EF1600" w:rsidRPr="00574547">
              <w:rPr>
                <w:rFonts w:ascii="Poppins" w:hAnsi="Poppins" w:cs="Poppins"/>
                <w:b/>
                <w:sz w:val="20"/>
              </w:rPr>
              <w:t xml:space="preserve"> E</w:t>
            </w:r>
            <w:r w:rsidR="00EF1600">
              <w:rPr>
                <w:rFonts w:ascii="Poppins" w:hAnsi="Poppins" w:cs="Poppins"/>
                <w:b/>
                <w:sz w:val="20"/>
              </w:rPr>
              <w:t>mmeti</w:t>
            </w:r>
            <w:r w:rsidR="00EF1600" w:rsidRPr="00574547"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="00F2355C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74547">
              <w:rPr>
                <w:rFonts w:ascii="Poppins" w:hAnsi="Poppins" w:cs="Poppins"/>
                <w:b/>
                <w:bCs/>
                <w:sz w:val="20"/>
              </w:rPr>
              <w:t xml:space="preserve"> Modello Pozzetto per termometro Ø 7 L</w:t>
            </w:r>
            <w:r w:rsidR="00917AEC">
              <w:rPr>
                <w:rFonts w:ascii="Poppins" w:hAnsi="Poppins" w:cs="Poppins"/>
                <w:b/>
                <w:bCs/>
                <w:sz w:val="20"/>
              </w:rPr>
              <w:t>=</w:t>
            </w:r>
            <w:r w:rsidRPr="00574547">
              <w:rPr>
                <w:rFonts w:ascii="Poppins" w:hAnsi="Poppins" w:cs="Poppins"/>
                <w:b/>
                <w:bCs/>
                <w:sz w:val="20"/>
              </w:rPr>
              <w:t>50 mm o equivalente.</w:t>
            </w:r>
          </w:p>
        </w:tc>
      </w:tr>
      <w:tr w:rsidR="004B7699" w14:paraId="1B5F90B7" w14:textId="77777777" w:rsidTr="00C600BF">
        <w:tc>
          <w:tcPr>
            <w:tcW w:w="1398" w:type="dxa"/>
          </w:tcPr>
          <w:p w14:paraId="253F60A6" w14:textId="77777777" w:rsidR="004B7699" w:rsidRPr="00574547" w:rsidRDefault="004B7699" w:rsidP="004B7699">
            <w:pPr>
              <w:jc w:val="center"/>
              <w:rPr>
                <w:rFonts w:ascii="Poppins" w:hAnsi="Poppins" w:cs="Poppins"/>
                <w:sz w:val="20"/>
              </w:rPr>
            </w:pPr>
            <w:r w:rsidRPr="00574547">
              <w:rPr>
                <w:rFonts w:ascii="Poppins" w:hAnsi="Poppins" w:cs="Poppins"/>
                <w:sz w:val="20"/>
              </w:rPr>
              <w:lastRenderedPageBreak/>
              <w:t>00510012</w:t>
            </w:r>
          </w:p>
        </w:tc>
        <w:tc>
          <w:tcPr>
            <w:tcW w:w="2297" w:type="dxa"/>
          </w:tcPr>
          <w:p w14:paraId="0B6B80BF" w14:textId="77777777" w:rsidR="004B7699" w:rsidRPr="00574547" w:rsidRDefault="004B7699" w:rsidP="004B7699">
            <w:pPr>
              <w:jc w:val="center"/>
              <w:rPr>
                <w:rFonts w:ascii="Poppins" w:hAnsi="Poppins" w:cs="Poppins"/>
                <w:sz w:val="20"/>
              </w:rPr>
            </w:pPr>
            <w:r w:rsidRPr="00574547">
              <w:rPr>
                <w:rFonts w:ascii="Poppins" w:hAnsi="Poppins" w:cs="Poppins"/>
                <w:sz w:val="20"/>
              </w:rPr>
              <w:t>Pozzetto per termometro</w:t>
            </w:r>
          </w:p>
          <w:p w14:paraId="3636DAF5" w14:textId="0CF55F3C" w:rsidR="004B7699" w:rsidRPr="00574547" w:rsidRDefault="004B7699" w:rsidP="004B7699">
            <w:pPr>
              <w:jc w:val="center"/>
              <w:rPr>
                <w:rFonts w:ascii="Poppins" w:hAnsi="Poppins" w:cs="Poppins"/>
                <w:sz w:val="20"/>
              </w:rPr>
            </w:pPr>
            <w:r w:rsidRPr="00574547">
              <w:rPr>
                <w:rFonts w:ascii="Poppins" w:hAnsi="Poppins" w:cs="Poppins"/>
                <w:sz w:val="20"/>
              </w:rPr>
              <w:t>Ø 9 L</w:t>
            </w:r>
            <w:r w:rsidR="006F2240">
              <w:rPr>
                <w:rFonts w:ascii="Poppins" w:hAnsi="Poppins" w:cs="Poppins"/>
                <w:sz w:val="20"/>
              </w:rPr>
              <w:t>=</w:t>
            </w:r>
            <w:r w:rsidRPr="00574547">
              <w:rPr>
                <w:rFonts w:ascii="Poppins" w:hAnsi="Poppins" w:cs="Poppins"/>
                <w:sz w:val="20"/>
              </w:rPr>
              <w:t>50 mm</w:t>
            </w:r>
          </w:p>
        </w:tc>
        <w:tc>
          <w:tcPr>
            <w:tcW w:w="5803" w:type="dxa"/>
          </w:tcPr>
          <w:p w14:paraId="717AABFD" w14:textId="77777777" w:rsidR="004B7699" w:rsidRPr="00574547" w:rsidRDefault="004B7699" w:rsidP="00C8262A">
            <w:pPr>
              <w:jc w:val="both"/>
              <w:rPr>
                <w:rFonts w:ascii="Poppins" w:hAnsi="Poppins" w:cs="Poppins"/>
                <w:sz w:val="20"/>
              </w:rPr>
            </w:pPr>
            <w:r w:rsidRPr="00574547">
              <w:rPr>
                <w:rFonts w:ascii="Poppins" w:hAnsi="Poppins" w:cs="Poppins"/>
                <w:sz w:val="20"/>
              </w:rPr>
              <w:t xml:space="preserve">Pozzetto per termometro secondo norme ISPEL con attacco da 1/2” M. </w:t>
            </w:r>
          </w:p>
          <w:p w14:paraId="0A24F197" w14:textId="0DB2882A" w:rsidR="004B7699" w:rsidRPr="00574547" w:rsidRDefault="004B7699" w:rsidP="00C8262A">
            <w:pPr>
              <w:jc w:val="both"/>
              <w:rPr>
                <w:rFonts w:ascii="Poppins" w:hAnsi="Poppins" w:cs="Poppins"/>
                <w:sz w:val="20"/>
              </w:rPr>
            </w:pPr>
            <w:r w:rsidRPr="00574547">
              <w:rPr>
                <w:rFonts w:ascii="Poppins" w:hAnsi="Poppins" w:cs="Poppins"/>
                <w:sz w:val="20"/>
              </w:rPr>
              <w:t>Misura: Ø 9 mm L</w:t>
            </w:r>
            <w:r w:rsidR="006F2240">
              <w:rPr>
                <w:rFonts w:ascii="Poppins" w:hAnsi="Poppins" w:cs="Poppins"/>
                <w:sz w:val="20"/>
              </w:rPr>
              <w:t>=</w:t>
            </w:r>
            <w:r w:rsidRPr="00574547">
              <w:rPr>
                <w:rFonts w:ascii="Poppins" w:hAnsi="Poppins" w:cs="Poppins"/>
                <w:sz w:val="20"/>
              </w:rPr>
              <w:t>50 mm</w:t>
            </w:r>
          </w:p>
          <w:p w14:paraId="4654D7E4" w14:textId="77777777" w:rsidR="004B7699" w:rsidRPr="00574547" w:rsidRDefault="004B7699" w:rsidP="00C8262A">
            <w:pPr>
              <w:jc w:val="both"/>
              <w:rPr>
                <w:rFonts w:ascii="Poppins" w:hAnsi="Poppins" w:cs="Poppins"/>
                <w:sz w:val="20"/>
              </w:rPr>
            </w:pPr>
            <w:r w:rsidRPr="00574547">
              <w:rPr>
                <w:rFonts w:ascii="Poppins" w:hAnsi="Poppins" w:cs="Poppins"/>
                <w:sz w:val="20"/>
              </w:rPr>
              <w:t>Filettatura: G (UNI EN ISO 228-1).</w:t>
            </w:r>
          </w:p>
          <w:p w14:paraId="3FEB1BD9" w14:textId="77777777" w:rsidR="004B7699" w:rsidRPr="00574547" w:rsidRDefault="004B7699" w:rsidP="00C8262A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39981B64" w14:textId="4B5FBC71" w:rsidR="004B7699" w:rsidRPr="00574547" w:rsidRDefault="004B7699" w:rsidP="00C8262A">
            <w:pPr>
              <w:jc w:val="both"/>
              <w:rPr>
                <w:rFonts w:ascii="Poppins" w:hAnsi="Poppins" w:cs="Poppins"/>
                <w:sz w:val="20"/>
              </w:rPr>
            </w:pPr>
            <w:r w:rsidRPr="00574547">
              <w:rPr>
                <w:rFonts w:ascii="Poppins" w:hAnsi="Poppins" w:cs="Poppins"/>
                <w:b/>
                <w:bCs/>
                <w:sz w:val="20"/>
              </w:rPr>
              <w:t>Marca</w:t>
            </w:r>
            <w:r w:rsidR="00EF1600" w:rsidRPr="00574547">
              <w:rPr>
                <w:rFonts w:ascii="Poppins" w:hAnsi="Poppins" w:cs="Poppins"/>
                <w:b/>
                <w:sz w:val="20"/>
              </w:rPr>
              <w:t xml:space="preserve"> E</w:t>
            </w:r>
            <w:r w:rsidR="00EF1600">
              <w:rPr>
                <w:rFonts w:ascii="Poppins" w:hAnsi="Poppins" w:cs="Poppins"/>
                <w:b/>
                <w:sz w:val="20"/>
              </w:rPr>
              <w:t>mmeti</w:t>
            </w:r>
            <w:r w:rsidRPr="00574547"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="00F2355C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74547">
              <w:rPr>
                <w:rFonts w:ascii="Poppins" w:hAnsi="Poppins" w:cs="Poppins"/>
                <w:b/>
                <w:bCs/>
                <w:sz w:val="20"/>
              </w:rPr>
              <w:t xml:space="preserve"> Modello Pozzetto per termometro Ø 9 L</w:t>
            </w:r>
            <w:r w:rsidR="006F2240">
              <w:rPr>
                <w:rFonts w:ascii="Poppins" w:hAnsi="Poppins" w:cs="Poppins"/>
                <w:b/>
                <w:bCs/>
                <w:sz w:val="20"/>
              </w:rPr>
              <w:t>=</w:t>
            </w:r>
            <w:r w:rsidRPr="00574547">
              <w:rPr>
                <w:rFonts w:ascii="Poppins" w:hAnsi="Poppins" w:cs="Poppins"/>
                <w:b/>
                <w:bCs/>
                <w:sz w:val="20"/>
              </w:rPr>
              <w:t>50 mm o equivalente.</w:t>
            </w:r>
          </w:p>
        </w:tc>
      </w:tr>
      <w:tr w:rsidR="004B7699" w14:paraId="249774E3" w14:textId="77777777" w:rsidTr="00C600BF">
        <w:tc>
          <w:tcPr>
            <w:tcW w:w="1398" w:type="dxa"/>
          </w:tcPr>
          <w:p w14:paraId="3C3F7799" w14:textId="77777777" w:rsidR="004B7699" w:rsidRPr="00574547" w:rsidRDefault="004B7699" w:rsidP="004B7699">
            <w:pPr>
              <w:jc w:val="center"/>
              <w:rPr>
                <w:rFonts w:ascii="Poppins" w:hAnsi="Poppins" w:cs="Poppins"/>
                <w:sz w:val="20"/>
              </w:rPr>
            </w:pPr>
            <w:r w:rsidRPr="00574547">
              <w:rPr>
                <w:rFonts w:ascii="Poppins" w:hAnsi="Poppins" w:cs="Poppins"/>
                <w:sz w:val="20"/>
              </w:rPr>
              <w:t>00510684</w:t>
            </w:r>
          </w:p>
        </w:tc>
        <w:tc>
          <w:tcPr>
            <w:tcW w:w="2297" w:type="dxa"/>
          </w:tcPr>
          <w:p w14:paraId="69DC0E7B" w14:textId="77777777" w:rsidR="004B7699" w:rsidRPr="00574547" w:rsidRDefault="004B7699" w:rsidP="004B7699">
            <w:pPr>
              <w:jc w:val="center"/>
              <w:rPr>
                <w:rFonts w:ascii="Poppins" w:hAnsi="Poppins" w:cs="Poppins"/>
                <w:sz w:val="20"/>
              </w:rPr>
            </w:pPr>
            <w:r w:rsidRPr="00574547">
              <w:rPr>
                <w:rFonts w:ascii="Poppins" w:hAnsi="Poppins" w:cs="Poppins"/>
                <w:sz w:val="20"/>
              </w:rPr>
              <w:t>Pozzetto per termometro</w:t>
            </w:r>
          </w:p>
          <w:p w14:paraId="3A248616" w14:textId="72DC6737" w:rsidR="004B7699" w:rsidRPr="00574547" w:rsidRDefault="004B7699" w:rsidP="004B7699">
            <w:pPr>
              <w:jc w:val="center"/>
              <w:rPr>
                <w:rFonts w:ascii="Poppins" w:hAnsi="Poppins" w:cs="Poppins"/>
                <w:sz w:val="20"/>
              </w:rPr>
            </w:pPr>
            <w:r w:rsidRPr="00574547">
              <w:rPr>
                <w:rFonts w:ascii="Poppins" w:hAnsi="Poppins" w:cs="Poppins"/>
                <w:sz w:val="20"/>
              </w:rPr>
              <w:t>Ø 10 L</w:t>
            </w:r>
            <w:r w:rsidR="00C96BA7">
              <w:rPr>
                <w:rFonts w:ascii="Poppins" w:hAnsi="Poppins" w:cs="Poppins"/>
                <w:sz w:val="20"/>
              </w:rPr>
              <w:t>=</w:t>
            </w:r>
            <w:r w:rsidRPr="00574547">
              <w:rPr>
                <w:rFonts w:ascii="Poppins" w:hAnsi="Poppins" w:cs="Poppins"/>
                <w:sz w:val="20"/>
              </w:rPr>
              <w:t>50 mm</w:t>
            </w:r>
          </w:p>
        </w:tc>
        <w:tc>
          <w:tcPr>
            <w:tcW w:w="5803" w:type="dxa"/>
          </w:tcPr>
          <w:p w14:paraId="2638C812" w14:textId="77777777" w:rsidR="004B7699" w:rsidRPr="00574547" w:rsidRDefault="004B7699" w:rsidP="00C8262A">
            <w:pPr>
              <w:jc w:val="both"/>
              <w:rPr>
                <w:rFonts w:ascii="Poppins" w:hAnsi="Poppins" w:cs="Poppins"/>
                <w:sz w:val="20"/>
              </w:rPr>
            </w:pPr>
            <w:r w:rsidRPr="00574547">
              <w:rPr>
                <w:rFonts w:ascii="Poppins" w:hAnsi="Poppins" w:cs="Poppins"/>
                <w:sz w:val="20"/>
              </w:rPr>
              <w:t xml:space="preserve">Pozzetto per termometro secondo norme ISPEL con attacco da 1/2” M. </w:t>
            </w:r>
          </w:p>
          <w:p w14:paraId="6B60185A" w14:textId="5EA6E4D2" w:rsidR="004B7699" w:rsidRPr="00574547" w:rsidRDefault="004B7699" w:rsidP="00C8262A">
            <w:pPr>
              <w:jc w:val="both"/>
              <w:rPr>
                <w:rFonts w:ascii="Poppins" w:hAnsi="Poppins" w:cs="Poppins"/>
                <w:sz w:val="20"/>
              </w:rPr>
            </w:pPr>
            <w:r w:rsidRPr="00574547">
              <w:rPr>
                <w:rFonts w:ascii="Poppins" w:hAnsi="Poppins" w:cs="Poppins"/>
                <w:sz w:val="20"/>
              </w:rPr>
              <w:t>Misura: Ø 10 mm L</w:t>
            </w:r>
            <w:r w:rsidR="00C96BA7">
              <w:rPr>
                <w:rFonts w:ascii="Poppins" w:hAnsi="Poppins" w:cs="Poppins"/>
                <w:sz w:val="20"/>
              </w:rPr>
              <w:t>=</w:t>
            </w:r>
            <w:r w:rsidRPr="00574547">
              <w:rPr>
                <w:rFonts w:ascii="Poppins" w:hAnsi="Poppins" w:cs="Poppins"/>
                <w:sz w:val="20"/>
              </w:rPr>
              <w:t>50 mm</w:t>
            </w:r>
          </w:p>
          <w:p w14:paraId="60932F47" w14:textId="77777777" w:rsidR="004B7699" w:rsidRPr="00574547" w:rsidRDefault="004B7699" w:rsidP="00C8262A">
            <w:pPr>
              <w:jc w:val="both"/>
              <w:rPr>
                <w:rFonts w:ascii="Poppins" w:hAnsi="Poppins" w:cs="Poppins"/>
                <w:sz w:val="20"/>
              </w:rPr>
            </w:pPr>
            <w:r w:rsidRPr="00574547">
              <w:rPr>
                <w:rFonts w:ascii="Poppins" w:hAnsi="Poppins" w:cs="Poppins"/>
                <w:sz w:val="20"/>
              </w:rPr>
              <w:t>Filettatura: G (UNI EN ISO 228-1).</w:t>
            </w:r>
          </w:p>
          <w:p w14:paraId="098996EE" w14:textId="77777777" w:rsidR="004B7699" w:rsidRPr="00574547" w:rsidRDefault="004B7699" w:rsidP="00C8262A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7E6FDDA8" w14:textId="07FB0259" w:rsidR="004B7699" w:rsidRPr="00574547" w:rsidRDefault="004B7699" w:rsidP="00C8262A">
            <w:pPr>
              <w:jc w:val="both"/>
              <w:rPr>
                <w:rFonts w:ascii="Poppins" w:hAnsi="Poppins" w:cs="Poppins"/>
                <w:sz w:val="20"/>
              </w:rPr>
            </w:pPr>
            <w:r w:rsidRPr="00574547">
              <w:rPr>
                <w:rFonts w:ascii="Poppins" w:hAnsi="Poppins" w:cs="Poppins"/>
                <w:b/>
                <w:bCs/>
                <w:sz w:val="20"/>
              </w:rPr>
              <w:t xml:space="preserve">Marca </w:t>
            </w:r>
            <w:r w:rsidR="00EF1600" w:rsidRPr="00574547">
              <w:rPr>
                <w:rFonts w:ascii="Poppins" w:hAnsi="Poppins" w:cs="Poppins"/>
                <w:b/>
                <w:sz w:val="20"/>
              </w:rPr>
              <w:t>E</w:t>
            </w:r>
            <w:r w:rsidR="00EF1600">
              <w:rPr>
                <w:rFonts w:ascii="Poppins" w:hAnsi="Poppins" w:cs="Poppins"/>
                <w:b/>
                <w:sz w:val="20"/>
              </w:rPr>
              <w:t>mmeti</w:t>
            </w:r>
            <w:r w:rsidRPr="00574547"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="00F2355C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74547">
              <w:rPr>
                <w:rFonts w:ascii="Poppins" w:hAnsi="Poppins" w:cs="Poppins"/>
                <w:b/>
                <w:bCs/>
                <w:sz w:val="20"/>
              </w:rPr>
              <w:t xml:space="preserve"> Modello Pozzetto per termometro Ø 10 L</w:t>
            </w:r>
            <w:r w:rsidR="00C96BA7">
              <w:rPr>
                <w:rFonts w:ascii="Poppins" w:hAnsi="Poppins" w:cs="Poppins"/>
                <w:b/>
                <w:bCs/>
                <w:sz w:val="20"/>
              </w:rPr>
              <w:t>=</w:t>
            </w:r>
            <w:r w:rsidRPr="00574547">
              <w:rPr>
                <w:rFonts w:ascii="Poppins" w:hAnsi="Poppins" w:cs="Poppins"/>
                <w:b/>
                <w:bCs/>
                <w:sz w:val="20"/>
              </w:rPr>
              <w:t>50 mm o equivalente.</w:t>
            </w:r>
          </w:p>
        </w:tc>
      </w:tr>
      <w:tr w:rsidR="004B7699" w14:paraId="609604E7" w14:textId="77777777" w:rsidTr="00C600BF">
        <w:tc>
          <w:tcPr>
            <w:tcW w:w="1398" w:type="dxa"/>
          </w:tcPr>
          <w:p w14:paraId="616BEFDF" w14:textId="77777777" w:rsidR="004B7699" w:rsidRPr="00574547" w:rsidRDefault="004B7699" w:rsidP="004B7699">
            <w:pPr>
              <w:jc w:val="center"/>
              <w:rPr>
                <w:rFonts w:ascii="Poppins" w:hAnsi="Poppins" w:cs="Poppins"/>
                <w:sz w:val="20"/>
              </w:rPr>
            </w:pPr>
            <w:r w:rsidRPr="00574547">
              <w:rPr>
                <w:rFonts w:ascii="Poppins" w:hAnsi="Poppins" w:cs="Poppins"/>
                <w:sz w:val="20"/>
              </w:rPr>
              <w:t>00510686</w:t>
            </w:r>
          </w:p>
        </w:tc>
        <w:tc>
          <w:tcPr>
            <w:tcW w:w="2297" w:type="dxa"/>
          </w:tcPr>
          <w:p w14:paraId="04DE1BD3" w14:textId="77777777" w:rsidR="004B7699" w:rsidRPr="00574547" w:rsidRDefault="004B7699" w:rsidP="004B7699">
            <w:pPr>
              <w:jc w:val="center"/>
              <w:rPr>
                <w:rFonts w:ascii="Poppins" w:hAnsi="Poppins" w:cs="Poppins"/>
                <w:sz w:val="20"/>
              </w:rPr>
            </w:pPr>
            <w:r w:rsidRPr="00574547">
              <w:rPr>
                <w:rFonts w:ascii="Poppins" w:hAnsi="Poppins" w:cs="Poppins"/>
                <w:sz w:val="20"/>
              </w:rPr>
              <w:t>Pozzetto per termometro</w:t>
            </w:r>
          </w:p>
          <w:p w14:paraId="57DE3103" w14:textId="37E45236" w:rsidR="004B7699" w:rsidRPr="00574547" w:rsidRDefault="004B7699" w:rsidP="004B7699">
            <w:pPr>
              <w:jc w:val="center"/>
              <w:rPr>
                <w:rFonts w:ascii="Poppins" w:hAnsi="Poppins" w:cs="Poppins"/>
                <w:sz w:val="20"/>
              </w:rPr>
            </w:pPr>
            <w:r w:rsidRPr="00574547">
              <w:rPr>
                <w:rFonts w:ascii="Poppins" w:hAnsi="Poppins" w:cs="Poppins"/>
                <w:sz w:val="20"/>
              </w:rPr>
              <w:t>Ø 10 L</w:t>
            </w:r>
            <w:r w:rsidR="00C96BA7">
              <w:rPr>
                <w:rFonts w:ascii="Poppins" w:hAnsi="Poppins" w:cs="Poppins"/>
                <w:sz w:val="20"/>
              </w:rPr>
              <w:t>=</w:t>
            </w:r>
            <w:r w:rsidRPr="00574547">
              <w:rPr>
                <w:rFonts w:ascii="Poppins" w:hAnsi="Poppins" w:cs="Poppins"/>
                <w:sz w:val="20"/>
              </w:rPr>
              <w:t>100 mm</w:t>
            </w:r>
          </w:p>
        </w:tc>
        <w:tc>
          <w:tcPr>
            <w:tcW w:w="5803" w:type="dxa"/>
          </w:tcPr>
          <w:p w14:paraId="020B253F" w14:textId="77777777" w:rsidR="004B7699" w:rsidRPr="00574547" w:rsidRDefault="004B7699" w:rsidP="00C8262A">
            <w:pPr>
              <w:jc w:val="both"/>
              <w:rPr>
                <w:rFonts w:ascii="Poppins" w:hAnsi="Poppins" w:cs="Poppins"/>
                <w:sz w:val="20"/>
              </w:rPr>
            </w:pPr>
            <w:r w:rsidRPr="00574547">
              <w:rPr>
                <w:rFonts w:ascii="Poppins" w:hAnsi="Poppins" w:cs="Poppins"/>
                <w:sz w:val="20"/>
              </w:rPr>
              <w:t xml:space="preserve">Pozzetto per termometro secondo norme ISPEL con attacco da 1/2” M. </w:t>
            </w:r>
          </w:p>
          <w:p w14:paraId="00A09D9C" w14:textId="3CB64636" w:rsidR="004B7699" w:rsidRPr="00574547" w:rsidRDefault="004B7699" w:rsidP="00C8262A">
            <w:pPr>
              <w:jc w:val="both"/>
              <w:rPr>
                <w:rFonts w:ascii="Poppins" w:hAnsi="Poppins" w:cs="Poppins"/>
                <w:sz w:val="20"/>
              </w:rPr>
            </w:pPr>
            <w:r w:rsidRPr="00574547">
              <w:rPr>
                <w:rFonts w:ascii="Poppins" w:hAnsi="Poppins" w:cs="Poppins"/>
                <w:sz w:val="20"/>
              </w:rPr>
              <w:t>Misura: Ø 10 mm L</w:t>
            </w:r>
            <w:r w:rsidR="00C96BA7">
              <w:rPr>
                <w:rFonts w:ascii="Poppins" w:hAnsi="Poppins" w:cs="Poppins"/>
                <w:sz w:val="20"/>
              </w:rPr>
              <w:t>=</w:t>
            </w:r>
            <w:r w:rsidRPr="00574547">
              <w:rPr>
                <w:rFonts w:ascii="Poppins" w:hAnsi="Poppins" w:cs="Poppins"/>
                <w:sz w:val="20"/>
              </w:rPr>
              <w:t>100 mm</w:t>
            </w:r>
          </w:p>
          <w:p w14:paraId="2CCB143C" w14:textId="77777777" w:rsidR="004B7699" w:rsidRPr="00574547" w:rsidRDefault="004B7699" w:rsidP="00C8262A">
            <w:pPr>
              <w:jc w:val="both"/>
              <w:rPr>
                <w:rFonts w:ascii="Poppins" w:hAnsi="Poppins" w:cs="Poppins"/>
                <w:sz w:val="20"/>
              </w:rPr>
            </w:pPr>
            <w:r w:rsidRPr="00574547">
              <w:rPr>
                <w:rFonts w:ascii="Poppins" w:hAnsi="Poppins" w:cs="Poppins"/>
                <w:sz w:val="20"/>
              </w:rPr>
              <w:t>Filettatura: G (UNI EN ISO 228-1).</w:t>
            </w:r>
          </w:p>
          <w:p w14:paraId="05D412DE" w14:textId="77777777" w:rsidR="004B7699" w:rsidRPr="00574547" w:rsidRDefault="004B7699" w:rsidP="00C8262A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33E48383" w14:textId="2626FAC1" w:rsidR="004B7699" w:rsidRPr="00574547" w:rsidRDefault="004B7699" w:rsidP="00C8262A">
            <w:pPr>
              <w:jc w:val="both"/>
              <w:rPr>
                <w:rFonts w:ascii="Poppins" w:hAnsi="Poppins" w:cs="Poppins"/>
                <w:sz w:val="20"/>
              </w:rPr>
            </w:pPr>
            <w:r w:rsidRPr="00574547">
              <w:rPr>
                <w:rFonts w:ascii="Poppins" w:hAnsi="Poppins" w:cs="Poppins"/>
                <w:b/>
                <w:bCs/>
                <w:sz w:val="20"/>
              </w:rPr>
              <w:t xml:space="preserve">Marca </w:t>
            </w:r>
            <w:r w:rsidR="00EF1600" w:rsidRPr="00574547">
              <w:rPr>
                <w:rFonts w:ascii="Poppins" w:hAnsi="Poppins" w:cs="Poppins"/>
                <w:b/>
                <w:sz w:val="20"/>
              </w:rPr>
              <w:t>E</w:t>
            </w:r>
            <w:r w:rsidR="00EF1600">
              <w:rPr>
                <w:rFonts w:ascii="Poppins" w:hAnsi="Poppins" w:cs="Poppins"/>
                <w:b/>
                <w:sz w:val="20"/>
              </w:rPr>
              <w:t>mmeti</w:t>
            </w:r>
            <w:r w:rsidRPr="00574547"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="00F2355C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74547">
              <w:rPr>
                <w:rFonts w:ascii="Poppins" w:hAnsi="Poppins" w:cs="Poppins"/>
                <w:b/>
                <w:bCs/>
                <w:sz w:val="20"/>
              </w:rPr>
              <w:t xml:space="preserve"> Modello Pozzetto per termometro Ø 10 L</w:t>
            </w:r>
            <w:r w:rsidR="00C96BA7">
              <w:rPr>
                <w:rFonts w:ascii="Poppins" w:hAnsi="Poppins" w:cs="Poppins"/>
                <w:b/>
                <w:bCs/>
                <w:sz w:val="20"/>
              </w:rPr>
              <w:t>=</w:t>
            </w:r>
            <w:r w:rsidRPr="00574547">
              <w:rPr>
                <w:rFonts w:ascii="Poppins" w:hAnsi="Poppins" w:cs="Poppins"/>
                <w:b/>
                <w:bCs/>
                <w:sz w:val="20"/>
              </w:rPr>
              <w:t>100 mm o equivalente.</w:t>
            </w:r>
          </w:p>
        </w:tc>
      </w:tr>
      <w:tr w:rsidR="004B7699" w14:paraId="1F9201FD" w14:textId="77777777" w:rsidTr="00C600BF">
        <w:tc>
          <w:tcPr>
            <w:tcW w:w="1398" w:type="dxa"/>
          </w:tcPr>
          <w:p w14:paraId="7646FEF9" w14:textId="77777777" w:rsidR="004B7699" w:rsidRPr="00574547" w:rsidRDefault="004B7699" w:rsidP="004B7699">
            <w:pPr>
              <w:jc w:val="center"/>
              <w:rPr>
                <w:rFonts w:ascii="Poppins" w:hAnsi="Poppins" w:cs="Poppins"/>
                <w:sz w:val="20"/>
              </w:rPr>
            </w:pPr>
            <w:r w:rsidRPr="00574547">
              <w:rPr>
                <w:rFonts w:ascii="Poppins" w:hAnsi="Poppins" w:cs="Poppins"/>
                <w:sz w:val="20"/>
              </w:rPr>
              <w:t>00510690</w:t>
            </w:r>
          </w:p>
        </w:tc>
        <w:tc>
          <w:tcPr>
            <w:tcW w:w="2297" w:type="dxa"/>
          </w:tcPr>
          <w:p w14:paraId="1CB091F1" w14:textId="77777777" w:rsidR="004B7699" w:rsidRPr="00574547" w:rsidRDefault="004B7699" w:rsidP="004B7699">
            <w:pPr>
              <w:jc w:val="center"/>
              <w:rPr>
                <w:rFonts w:ascii="Poppins" w:hAnsi="Poppins" w:cs="Poppins"/>
                <w:sz w:val="20"/>
              </w:rPr>
            </w:pPr>
            <w:r w:rsidRPr="00574547">
              <w:rPr>
                <w:rFonts w:ascii="Poppins" w:hAnsi="Poppins" w:cs="Poppins"/>
                <w:sz w:val="20"/>
              </w:rPr>
              <w:t>Pozzetto per termometro</w:t>
            </w:r>
          </w:p>
          <w:p w14:paraId="3CDB8B37" w14:textId="407A5ED0" w:rsidR="004B7699" w:rsidRPr="00574547" w:rsidRDefault="004B7699" w:rsidP="004B7699">
            <w:pPr>
              <w:jc w:val="center"/>
              <w:rPr>
                <w:rFonts w:ascii="Poppins" w:hAnsi="Poppins" w:cs="Poppins"/>
                <w:sz w:val="20"/>
              </w:rPr>
            </w:pPr>
            <w:r w:rsidRPr="00574547">
              <w:rPr>
                <w:rFonts w:ascii="Poppins" w:hAnsi="Poppins" w:cs="Poppins"/>
                <w:sz w:val="20"/>
              </w:rPr>
              <w:t>Ø 10 L</w:t>
            </w:r>
            <w:r w:rsidR="00C96BA7">
              <w:rPr>
                <w:rFonts w:ascii="Poppins" w:hAnsi="Poppins" w:cs="Poppins"/>
                <w:sz w:val="20"/>
              </w:rPr>
              <w:t>=</w:t>
            </w:r>
            <w:r w:rsidRPr="00574547">
              <w:rPr>
                <w:rFonts w:ascii="Poppins" w:hAnsi="Poppins" w:cs="Poppins"/>
                <w:sz w:val="20"/>
              </w:rPr>
              <w:t>302 mm</w:t>
            </w:r>
          </w:p>
        </w:tc>
        <w:tc>
          <w:tcPr>
            <w:tcW w:w="5803" w:type="dxa"/>
          </w:tcPr>
          <w:p w14:paraId="4D788D74" w14:textId="77777777" w:rsidR="004B7699" w:rsidRPr="00574547" w:rsidRDefault="004B7699" w:rsidP="00C8262A">
            <w:pPr>
              <w:jc w:val="both"/>
              <w:rPr>
                <w:rFonts w:ascii="Poppins" w:hAnsi="Poppins" w:cs="Poppins"/>
                <w:sz w:val="20"/>
              </w:rPr>
            </w:pPr>
            <w:r w:rsidRPr="00574547">
              <w:rPr>
                <w:rFonts w:ascii="Poppins" w:hAnsi="Poppins" w:cs="Poppins"/>
                <w:sz w:val="20"/>
              </w:rPr>
              <w:t xml:space="preserve">Pozzetto per termometro secondo norme ISPEL con attacco da 1/2” M. </w:t>
            </w:r>
          </w:p>
          <w:p w14:paraId="24D77821" w14:textId="3C8E099A" w:rsidR="004B7699" w:rsidRPr="00574547" w:rsidRDefault="004B7699" w:rsidP="00C8262A">
            <w:pPr>
              <w:jc w:val="both"/>
              <w:rPr>
                <w:rFonts w:ascii="Poppins" w:hAnsi="Poppins" w:cs="Poppins"/>
                <w:sz w:val="20"/>
              </w:rPr>
            </w:pPr>
            <w:r w:rsidRPr="00574547">
              <w:rPr>
                <w:rFonts w:ascii="Poppins" w:hAnsi="Poppins" w:cs="Poppins"/>
                <w:sz w:val="20"/>
              </w:rPr>
              <w:t>Misura: Ø 10 mm L</w:t>
            </w:r>
            <w:r w:rsidR="00C96BA7">
              <w:rPr>
                <w:rFonts w:ascii="Poppins" w:hAnsi="Poppins" w:cs="Poppins"/>
                <w:sz w:val="20"/>
              </w:rPr>
              <w:t>=</w:t>
            </w:r>
            <w:r w:rsidRPr="00574547">
              <w:rPr>
                <w:rFonts w:ascii="Poppins" w:hAnsi="Poppins" w:cs="Poppins"/>
                <w:sz w:val="20"/>
              </w:rPr>
              <w:t>302 mm</w:t>
            </w:r>
          </w:p>
          <w:p w14:paraId="79284D6C" w14:textId="77777777" w:rsidR="004B7699" w:rsidRPr="00574547" w:rsidRDefault="004B7699" w:rsidP="00C8262A">
            <w:pPr>
              <w:jc w:val="both"/>
              <w:rPr>
                <w:rFonts w:ascii="Poppins" w:hAnsi="Poppins" w:cs="Poppins"/>
                <w:sz w:val="20"/>
              </w:rPr>
            </w:pPr>
            <w:r w:rsidRPr="00574547">
              <w:rPr>
                <w:rFonts w:ascii="Poppins" w:hAnsi="Poppins" w:cs="Poppins"/>
                <w:sz w:val="20"/>
              </w:rPr>
              <w:t>Filettatura: G (UNI EN ISO 228-1).</w:t>
            </w:r>
          </w:p>
          <w:p w14:paraId="1A2F145C" w14:textId="77777777" w:rsidR="004B7699" w:rsidRPr="00574547" w:rsidRDefault="004B7699" w:rsidP="00C8262A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1B2CC519" w14:textId="6FB37F0E" w:rsidR="004B7699" w:rsidRPr="00574547" w:rsidRDefault="004B7699" w:rsidP="00C8262A">
            <w:pPr>
              <w:jc w:val="both"/>
              <w:rPr>
                <w:rFonts w:ascii="Poppins" w:hAnsi="Poppins" w:cs="Poppins"/>
                <w:sz w:val="20"/>
              </w:rPr>
            </w:pPr>
            <w:r w:rsidRPr="00574547">
              <w:rPr>
                <w:rFonts w:ascii="Poppins" w:hAnsi="Poppins" w:cs="Poppins"/>
                <w:b/>
                <w:bCs/>
                <w:sz w:val="20"/>
              </w:rPr>
              <w:t xml:space="preserve">Marca </w:t>
            </w:r>
            <w:r w:rsidR="00EF1600" w:rsidRPr="00574547">
              <w:rPr>
                <w:rFonts w:ascii="Poppins" w:hAnsi="Poppins" w:cs="Poppins"/>
                <w:b/>
                <w:sz w:val="20"/>
              </w:rPr>
              <w:t>E</w:t>
            </w:r>
            <w:r w:rsidR="00EF1600">
              <w:rPr>
                <w:rFonts w:ascii="Poppins" w:hAnsi="Poppins" w:cs="Poppins"/>
                <w:b/>
                <w:sz w:val="20"/>
              </w:rPr>
              <w:t>mmeti</w:t>
            </w:r>
            <w:r w:rsidRPr="00574547"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="00F2355C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74547">
              <w:rPr>
                <w:rFonts w:ascii="Poppins" w:hAnsi="Poppins" w:cs="Poppins"/>
                <w:b/>
                <w:bCs/>
                <w:sz w:val="20"/>
              </w:rPr>
              <w:t xml:space="preserve"> Modello Pozzetto per termometro Ø 10 L</w:t>
            </w:r>
            <w:r w:rsidR="00C96BA7">
              <w:rPr>
                <w:rFonts w:ascii="Poppins" w:hAnsi="Poppins" w:cs="Poppins"/>
                <w:b/>
                <w:bCs/>
                <w:sz w:val="20"/>
              </w:rPr>
              <w:t>=</w:t>
            </w:r>
            <w:r w:rsidRPr="00574547">
              <w:rPr>
                <w:rFonts w:ascii="Poppins" w:hAnsi="Poppins" w:cs="Poppins"/>
                <w:b/>
                <w:bCs/>
                <w:sz w:val="20"/>
              </w:rPr>
              <w:t>302 mm o equivalente.</w:t>
            </w:r>
          </w:p>
        </w:tc>
      </w:tr>
      <w:tr w:rsidR="004B7699" w14:paraId="02E43385" w14:textId="77777777" w:rsidTr="00C600BF">
        <w:tc>
          <w:tcPr>
            <w:tcW w:w="1398" w:type="dxa"/>
          </w:tcPr>
          <w:p w14:paraId="3F62F956" w14:textId="2626FB1C" w:rsidR="004B7699" w:rsidRPr="00574547" w:rsidRDefault="004B7699" w:rsidP="004B7699">
            <w:pPr>
              <w:jc w:val="center"/>
              <w:rPr>
                <w:rFonts w:ascii="Poppins" w:hAnsi="Poppins" w:cs="Poppins"/>
                <w:sz w:val="20"/>
              </w:rPr>
            </w:pPr>
            <w:r w:rsidRPr="00574547">
              <w:rPr>
                <w:rFonts w:ascii="Poppins" w:hAnsi="Poppins" w:cs="Poppins"/>
                <w:sz w:val="20"/>
              </w:rPr>
              <w:t>00510</w:t>
            </w:r>
            <w:r w:rsidR="00EF1600">
              <w:rPr>
                <w:rFonts w:ascii="Poppins" w:hAnsi="Poppins" w:cs="Poppins"/>
                <w:sz w:val="20"/>
              </w:rPr>
              <w:t>6</w:t>
            </w:r>
            <w:r w:rsidRPr="00574547">
              <w:rPr>
                <w:rFonts w:ascii="Poppins" w:hAnsi="Poppins" w:cs="Poppins"/>
                <w:sz w:val="20"/>
              </w:rPr>
              <w:t>88</w:t>
            </w:r>
          </w:p>
        </w:tc>
        <w:tc>
          <w:tcPr>
            <w:tcW w:w="2297" w:type="dxa"/>
          </w:tcPr>
          <w:p w14:paraId="53043B72" w14:textId="77777777" w:rsidR="004B7699" w:rsidRPr="00574547" w:rsidRDefault="004B7699" w:rsidP="004B7699">
            <w:pPr>
              <w:jc w:val="center"/>
              <w:rPr>
                <w:rFonts w:ascii="Poppins" w:hAnsi="Poppins" w:cs="Poppins"/>
                <w:sz w:val="20"/>
              </w:rPr>
            </w:pPr>
            <w:r w:rsidRPr="00574547">
              <w:rPr>
                <w:rFonts w:ascii="Poppins" w:hAnsi="Poppins" w:cs="Poppins"/>
                <w:sz w:val="20"/>
              </w:rPr>
              <w:t>Pozzetto per termometro</w:t>
            </w:r>
          </w:p>
          <w:p w14:paraId="64697122" w14:textId="62E83A64" w:rsidR="004B7699" w:rsidRPr="00574547" w:rsidRDefault="004B7699" w:rsidP="004B7699">
            <w:pPr>
              <w:jc w:val="center"/>
              <w:rPr>
                <w:rFonts w:ascii="Poppins" w:hAnsi="Poppins" w:cs="Poppins"/>
                <w:sz w:val="20"/>
              </w:rPr>
            </w:pPr>
            <w:r w:rsidRPr="00574547">
              <w:rPr>
                <w:rFonts w:ascii="Poppins" w:hAnsi="Poppins" w:cs="Poppins"/>
                <w:sz w:val="20"/>
              </w:rPr>
              <w:t>Ø 15 L</w:t>
            </w:r>
            <w:r w:rsidR="00C96BA7">
              <w:rPr>
                <w:rFonts w:ascii="Poppins" w:hAnsi="Poppins" w:cs="Poppins"/>
                <w:sz w:val="20"/>
              </w:rPr>
              <w:t>=</w:t>
            </w:r>
            <w:r w:rsidRPr="00574547">
              <w:rPr>
                <w:rFonts w:ascii="Poppins" w:hAnsi="Poppins" w:cs="Poppins"/>
                <w:sz w:val="20"/>
              </w:rPr>
              <w:t>110 mm</w:t>
            </w:r>
          </w:p>
        </w:tc>
        <w:tc>
          <w:tcPr>
            <w:tcW w:w="5803" w:type="dxa"/>
          </w:tcPr>
          <w:p w14:paraId="3C2614B2" w14:textId="77777777" w:rsidR="004B7699" w:rsidRPr="00574547" w:rsidRDefault="004B7699" w:rsidP="00C8262A">
            <w:pPr>
              <w:jc w:val="both"/>
              <w:rPr>
                <w:rFonts w:ascii="Poppins" w:hAnsi="Poppins" w:cs="Poppins"/>
                <w:sz w:val="20"/>
              </w:rPr>
            </w:pPr>
            <w:r w:rsidRPr="00574547">
              <w:rPr>
                <w:rFonts w:ascii="Poppins" w:hAnsi="Poppins" w:cs="Poppins"/>
                <w:sz w:val="20"/>
              </w:rPr>
              <w:t xml:space="preserve">Pozzetto per termometro secondo norme ISPEL con attacco da 1/2” M. </w:t>
            </w:r>
          </w:p>
          <w:p w14:paraId="1BF4C75C" w14:textId="5D2B6297" w:rsidR="004B7699" w:rsidRPr="00574547" w:rsidRDefault="004B7699" w:rsidP="00C8262A">
            <w:pPr>
              <w:jc w:val="both"/>
              <w:rPr>
                <w:rFonts w:ascii="Poppins" w:hAnsi="Poppins" w:cs="Poppins"/>
                <w:sz w:val="20"/>
              </w:rPr>
            </w:pPr>
            <w:r w:rsidRPr="00574547">
              <w:rPr>
                <w:rFonts w:ascii="Poppins" w:hAnsi="Poppins" w:cs="Poppins"/>
                <w:sz w:val="20"/>
              </w:rPr>
              <w:t>Misura: Ø 15 mm L</w:t>
            </w:r>
            <w:r w:rsidR="00C96BA7">
              <w:rPr>
                <w:rFonts w:ascii="Poppins" w:hAnsi="Poppins" w:cs="Poppins"/>
                <w:sz w:val="20"/>
              </w:rPr>
              <w:t>=</w:t>
            </w:r>
            <w:r w:rsidRPr="00574547">
              <w:rPr>
                <w:rFonts w:ascii="Poppins" w:hAnsi="Poppins" w:cs="Poppins"/>
                <w:sz w:val="20"/>
              </w:rPr>
              <w:t>110 mm</w:t>
            </w:r>
          </w:p>
          <w:p w14:paraId="1890CDF8" w14:textId="77777777" w:rsidR="004B7699" w:rsidRPr="00574547" w:rsidRDefault="004B7699" w:rsidP="00C8262A">
            <w:pPr>
              <w:jc w:val="both"/>
              <w:rPr>
                <w:rFonts w:ascii="Poppins" w:hAnsi="Poppins" w:cs="Poppins"/>
                <w:sz w:val="20"/>
              </w:rPr>
            </w:pPr>
            <w:r w:rsidRPr="00574547">
              <w:rPr>
                <w:rFonts w:ascii="Poppins" w:hAnsi="Poppins" w:cs="Poppins"/>
                <w:sz w:val="20"/>
              </w:rPr>
              <w:t>Filettatura: G (UNI EN ISO 228-1).</w:t>
            </w:r>
          </w:p>
          <w:p w14:paraId="063A69C1" w14:textId="77777777" w:rsidR="004B7699" w:rsidRPr="00574547" w:rsidRDefault="004B7699" w:rsidP="00C8262A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09F7CF9B" w14:textId="612CB6F0" w:rsidR="004B7699" w:rsidRPr="00574547" w:rsidRDefault="004B7699" w:rsidP="00C8262A">
            <w:pPr>
              <w:jc w:val="both"/>
              <w:rPr>
                <w:rFonts w:ascii="Poppins" w:hAnsi="Poppins" w:cs="Poppins"/>
                <w:sz w:val="20"/>
              </w:rPr>
            </w:pPr>
            <w:r w:rsidRPr="00574547">
              <w:rPr>
                <w:rFonts w:ascii="Poppins" w:hAnsi="Poppins" w:cs="Poppins"/>
                <w:b/>
                <w:bCs/>
                <w:sz w:val="20"/>
              </w:rPr>
              <w:t xml:space="preserve">Marca </w:t>
            </w:r>
            <w:r w:rsidR="00EF1600" w:rsidRPr="00574547">
              <w:rPr>
                <w:rFonts w:ascii="Poppins" w:hAnsi="Poppins" w:cs="Poppins"/>
                <w:b/>
                <w:sz w:val="20"/>
              </w:rPr>
              <w:t>E</w:t>
            </w:r>
            <w:r w:rsidR="00EF1600">
              <w:rPr>
                <w:rFonts w:ascii="Poppins" w:hAnsi="Poppins" w:cs="Poppins"/>
                <w:b/>
                <w:sz w:val="20"/>
              </w:rPr>
              <w:t>mmeti</w:t>
            </w:r>
            <w:r w:rsidRPr="00574547"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="00F2355C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74547">
              <w:rPr>
                <w:rFonts w:ascii="Poppins" w:hAnsi="Poppins" w:cs="Poppins"/>
                <w:b/>
                <w:bCs/>
                <w:sz w:val="20"/>
              </w:rPr>
              <w:t xml:space="preserve"> Modello Pozzetto per termometro Ø 15 L</w:t>
            </w:r>
            <w:r w:rsidR="00C96BA7">
              <w:rPr>
                <w:rFonts w:ascii="Poppins" w:hAnsi="Poppins" w:cs="Poppins"/>
                <w:b/>
                <w:bCs/>
                <w:sz w:val="20"/>
              </w:rPr>
              <w:t>=</w:t>
            </w:r>
            <w:r w:rsidRPr="00574547">
              <w:rPr>
                <w:rFonts w:ascii="Poppins" w:hAnsi="Poppins" w:cs="Poppins"/>
                <w:b/>
                <w:bCs/>
                <w:sz w:val="20"/>
              </w:rPr>
              <w:t>110 mm o equivalente.</w:t>
            </w:r>
          </w:p>
        </w:tc>
      </w:tr>
      <w:tr w:rsidR="004B7699" w14:paraId="5EA2EE84" w14:textId="77777777" w:rsidTr="00C600BF">
        <w:tc>
          <w:tcPr>
            <w:tcW w:w="1398" w:type="dxa"/>
          </w:tcPr>
          <w:p w14:paraId="0799305D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00512008</w:t>
            </w:r>
          </w:p>
        </w:tc>
        <w:tc>
          <w:tcPr>
            <w:tcW w:w="2297" w:type="dxa"/>
          </w:tcPr>
          <w:p w14:paraId="1AE1185C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Raccordo elastico per manometro</w:t>
            </w:r>
          </w:p>
          <w:p w14:paraId="48705136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1/4"</w:t>
            </w:r>
          </w:p>
        </w:tc>
        <w:tc>
          <w:tcPr>
            <w:tcW w:w="5803" w:type="dxa"/>
          </w:tcPr>
          <w:p w14:paraId="17E8605F" w14:textId="77777777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Raccordo elastico per manometro.</w:t>
            </w:r>
          </w:p>
          <w:p w14:paraId="48C5CCEA" w14:textId="77777777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675313E2" w14:textId="77777777" w:rsidR="004B7699" w:rsidRPr="00574547" w:rsidRDefault="004B7699" w:rsidP="00C8262A">
            <w:pPr>
              <w:jc w:val="both"/>
              <w:rPr>
                <w:rFonts w:ascii="Poppins" w:hAnsi="Poppins" w:cs="Poppins"/>
                <w:sz w:val="20"/>
              </w:rPr>
            </w:pPr>
            <w:r w:rsidRPr="00574547">
              <w:rPr>
                <w:rFonts w:ascii="Poppins" w:hAnsi="Poppins" w:cs="Poppins"/>
                <w:sz w:val="20"/>
              </w:rPr>
              <w:t>Misura: 1/4"</w:t>
            </w:r>
          </w:p>
          <w:p w14:paraId="792EADFF" w14:textId="77777777" w:rsidR="004B7699" w:rsidRPr="00574547" w:rsidRDefault="004B7699" w:rsidP="00C8262A">
            <w:pPr>
              <w:jc w:val="both"/>
              <w:rPr>
                <w:rFonts w:ascii="Poppins" w:hAnsi="Poppins" w:cs="Poppins"/>
                <w:sz w:val="20"/>
              </w:rPr>
            </w:pPr>
            <w:r w:rsidRPr="00574547">
              <w:rPr>
                <w:rFonts w:ascii="Poppins" w:hAnsi="Poppins" w:cs="Poppins"/>
                <w:sz w:val="20"/>
              </w:rPr>
              <w:t>Filettatura femmina: G (UNI EN ISO 228-1).</w:t>
            </w:r>
          </w:p>
          <w:p w14:paraId="0ED61B3B" w14:textId="77777777" w:rsidR="004B7699" w:rsidRPr="00574547" w:rsidRDefault="004B7699" w:rsidP="00C8262A">
            <w:pPr>
              <w:jc w:val="both"/>
              <w:rPr>
                <w:rFonts w:ascii="Poppins" w:hAnsi="Poppins" w:cs="Poppins"/>
                <w:sz w:val="20"/>
              </w:rPr>
            </w:pPr>
            <w:r w:rsidRPr="00574547">
              <w:rPr>
                <w:rFonts w:ascii="Poppins" w:hAnsi="Poppins" w:cs="Poppins"/>
                <w:sz w:val="20"/>
              </w:rPr>
              <w:lastRenderedPageBreak/>
              <w:t>Filettatura maschio: R (UNI EN 10226).</w:t>
            </w:r>
          </w:p>
          <w:p w14:paraId="03D376F0" w14:textId="77777777" w:rsidR="004B7699" w:rsidRPr="00574547" w:rsidRDefault="004B7699" w:rsidP="00C8262A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62868B82" w14:textId="3F6E2289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574547">
              <w:rPr>
                <w:rFonts w:ascii="Poppins" w:hAnsi="Poppins" w:cs="Poppins"/>
                <w:b/>
                <w:bCs/>
                <w:sz w:val="20"/>
              </w:rPr>
              <w:t xml:space="preserve">Marca </w:t>
            </w:r>
            <w:r w:rsidR="00017DBA" w:rsidRPr="00574547">
              <w:rPr>
                <w:rFonts w:ascii="Poppins" w:hAnsi="Poppins" w:cs="Poppins"/>
                <w:b/>
                <w:sz w:val="20"/>
              </w:rPr>
              <w:t>E</w:t>
            </w:r>
            <w:r w:rsidR="00017DBA">
              <w:rPr>
                <w:rFonts w:ascii="Poppins" w:hAnsi="Poppins" w:cs="Poppins"/>
                <w:b/>
                <w:sz w:val="20"/>
              </w:rPr>
              <w:t>mmeti</w:t>
            </w:r>
            <w:r w:rsidRPr="00574547"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="00F2355C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74547">
              <w:rPr>
                <w:rFonts w:ascii="Poppins" w:hAnsi="Poppins" w:cs="Poppins"/>
                <w:b/>
                <w:bCs/>
                <w:sz w:val="20"/>
              </w:rPr>
              <w:t xml:space="preserve"> Modello Raccordo elastico per manometro 1/4" o equivalente.</w:t>
            </w:r>
          </w:p>
        </w:tc>
      </w:tr>
      <w:tr w:rsidR="004B7699" w14:paraId="59964B42" w14:textId="77777777" w:rsidTr="00C600BF">
        <w:tc>
          <w:tcPr>
            <w:tcW w:w="1398" w:type="dxa"/>
          </w:tcPr>
          <w:p w14:paraId="2BA51432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lastRenderedPageBreak/>
              <w:t>00512010</w:t>
            </w:r>
          </w:p>
        </w:tc>
        <w:tc>
          <w:tcPr>
            <w:tcW w:w="2297" w:type="dxa"/>
          </w:tcPr>
          <w:p w14:paraId="77049E9F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Raccordo elastico per manometro</w:t>
            </w:r>
          </w:p>
          <w:p w14:paraId="07463F83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3/8"</w:t>
            </w:r>
          </w:p>
        </w:tc>
        <w:tc>
          <w:tcPr>
            <w:tcW w:w="5803" w:type="dxa"/>
          </w:tcPr>
          <w:p w14:paraId="2CFF40E9" w14:textId="77777777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Raccordo elastico per manometro.</w:t>
            </w:r>
          </w:p>
          <w:p w14:paraId="5769E696" w14:textId="77777777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14BFEE53" w14:textId="77777777" w:rsidR="004B7699" w:rsidRPr="00574547" w:rsidRDefault="004B7699" w:rsidP="00C8262A">
            <w:pPr>
              <w:jc w:val="both"/>
              <w:rPr>
                <w:rFonts w:ascii="Poppins" w:hAnsi="Poppins" w:cs="Poppins"/>
                <w:sz w:val="20"/>
              </w:rPr>
            </w:pPr>
            <w:r w:rsidRPr="00574547">
              <w:rPr>
                <w:rFonts w:ascii="Poppins" w:hAnsi="Poppins" w:cs="Poppins"/>
                <w:sz w:val="20"/>
              </w:rPr>
              <w:t>Misura: 3/8"</w:t>
            </w:r>
          </w:p>
          <w:p w14:paraId="222693DC" w14:textId="77777777" w:rsidR="004B7699" w:rsidRPr="00574547" w:rsidRDefault="004B7699" w:rsidP="00C8262A">
            <w:pPr>
              <w:jc w:val="both"/>
              <w:rPr>
                <w:rFonts w:ascii="Poppins" w:hAnsi="Poppins" w:cs="Poppins"/>
                <w:sz w:val="20"/>
              </w:rPr>
            </w:pPr>
            <w:r w:rsidRPr="00574547">
              <w:rPr>
                <w:rFonts w:ascii="Poppins" w:hAnsi="Poppins" w:cs="Poppins"/>
                <w:sz w:val="20"/>
              </w:rPr>
              <w:t>Filettatura femmina: G (UNI EN ISO 228-1).</w:t>
            </w:r>
          </w:p>
          <w:p w14:paraId="3D03311E" w14:textId="77777777" w:rsidR="004B7699" w:rsidRPr="00574547" w:rsidRDefault="004B7699" w:rsidP="00C8262A">
            <w:pPr>
              <w:jc w:val="both"/>
              <w:rPr>
                <w:rFonts w:ascii="Poppins" w:hAnsi="Poppins" w:cs="Poppins"/>
                <w:sz w:val="20"/>
              </w:rPr>
            </w:pPr>
            <w:r w:rsidRPr="00574547">
              <w:rPr>
                <w:rFonts w:ascii="Poppins" w:hAnsi="Poppins" w:cs="Poppins"/>
                <w:sz w:val="20"/>
              </w:rPr>
              <w:t>Filettatura maschio: R (UNI EN 10226).</w:t>
            </w:r>
          </w:p>
          <w:p w14:paraId="56B2E421" w14:textId="77777777" w:rsidR="004B7699" w:rsidRPr="00574547" w:rsidRDefault="004B7699" w:rsidP="00C8262A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27E6BABA" w14:textId="654E6091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574547">
              <w:rPr>
                <w:rFonts w:ascii="Poppins" w:hAnsi="Poppins" w:cs="Poppins"/>
                <w:b/>
                <w:bCs/>
                <w:sz w:val="20"/>
              </w:rPr>
              <w:t xml:space="preserve">Marca </w:t>
            </w:r>
            <w:r w:rsidR="00017DBA" w:rsidRPr="00574547">
              <w:rPr>
                <w:rFonts w:ascii="Poppins" w:hAnsi="Poppins" w:cs="Poppins"/>
                <w:b/>
                <w:sz w:val="20"/>
              </w:rPr>
              <w:t>E</w:t>
            </w:r>
            <w:r w:rsidR="00017DBA">
              <w:rPr>
                <w:rFonts w:ascii="Poppins" w:hAnsi="Poppins" w:cs="Poppins"/>
                <w:b/>
                <w:sz w:val="20"/>
              </w:rPr>
              <w:t>mmeti</w:t>
            </w:r>
            <w:r w:rsidRPr="00574547"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="00F2355C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74547">
              <w:rPr>
                <w:rFonts w:ascii="Poppins" w:hAnsi="Poppins" w:cs="Poppins"/>
                <w:b/>
                <w:bCs/>
                <w:sz w:val="20"/>
              </w:rPr>
              <w:t xml:space="preserve"> Modello Raccordo elastico per manometro 3/8" o equivalente.</w:t>
            </w:r>
          </w:p>
        </w:tc>
      </w:tr>
      <w:tr w:rsidR="004B7699" w14:paraId="588DDD98" w14:textId="77777777" w:rsidTr="00C600BF">
        <w:tc>
          <w:tcPr>
            <w:tcW w:w="1398" w:type="dxa"/>
          </w:tcPr>
          <w:p w14:paraId="75D20D12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00504010</w:t>
            </w:r>
          </w:p>
        </w:tc>
        <w:tc>
          <w:tcPr>
            <w:tcW w:w="2297" w:type="dxa"/>
          </w:tcPr>
          <w:p w14:paraId="164C7389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Valvola di intercettazione combustibile</w:t>
            </w:r>
          </w:p>
          <w:p w14:paraId="0DF91C53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1/2"</w:t>
            </w:r>
          </w:p>
        </w:tc>
        <w:tc>
          <w:tcPr>
            <w:tcW w:w="5803" w:type="dxa"/>
          </w:tcPr>
          <w:p w14:paraId="28C04F8E" w14:textId="77777777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Valvola di intercettazione combustibile a riarmo manuale ed azione positiva, qualificata e tarata ISPESL, omologata ATEX. Conforme alla direttiva PED 97/23/CE.</w:t>
            </w:r>
          </w:p>
          <w:p w14:paraId="74B8C549" w14:textId="672105B3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Impiego: combustibili liquidi e gassosi</w:t>
            </w:r>
            <w:r w:rsidR="00510FAE">
              <w:rPr>
                <w:rFonts w:ascii="Poppins" w:hAnsi="Poppins" w:cs="Poppins"/>
                <w:bCs/>
                <w:sz w:val="20"/>
              </w:rPr>
              <w:t>.</w:t>
            </w:r>
          </w:p>
          <w:p w14:paraId="6F758564" w14:textId="77777777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0A8B418C" w14:textId="77777777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251A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1B5E40D9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Misura: 1/2"</w:t>
            </w:r>
          </w:p>
          <w:p w14:paraId="09EA8606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Pressione massima: 6 bar</w:t>
            </w:r>
          </w:p>
          <w:p w14:paraId="052448B5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 xml:space="preserve">Temperatura di taratura: 97 </w:t>
            </w:r>
            <w:r w:rsidRPr="00574547">
              <w:rPr>
                <w:rFonts w:ascii="Poppins" w:hAnsi="Poppins" w:cs="Poppins"/>
                <w:color w:val="222222"/>
                <w:sz w:val="20"/>
                <w:shd w:val="clear" w:color="auto" w:fill="FFFFFF"/>
              </w:rPr>
              <w:t>± 3 °C</w:t>
            </w:r>
          </w:p>
          <w:p w14:paraId="5C0607E4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color w:val="222222"/>
                <w:sz w:val="20"/>
                <w:shd w:val="clear" w:color="auto" w:fill="FFFFFF"/>
              </w:rPr>
              <w:t>Lunghezza capillare: 5 m</w:t>
            </w:r>
          </w:p>
          <w:p w14:paraId="6E69A23F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Riarmo: 85 °C</w:t>
            </w:r>
          </w:p>
          <w:p w14:paraId="658244B8" w14:textId="77777777" w:rsidR="004B7699" w:rsidRPr="0084115A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  <w:lang w:val="fi-FI"/>
              </w:rPr>
            </w:pPr>
            <w:r w:rsidRPr="0084115A">
              <w:rPr>
                <w:rFonts w:ascii="Poppins" w:hAnsi="Poppins" w:cs="Poppins"/>
                <w:bCs/>
                <w:sz w:val="20"/>
                <w:lang w:val="fi-FI"/>
              </w:rPr>
              <w:t>Filettatura: G (UNI EN ISO 228-1)</w:t>
            </w:r>
          </w:p>
          <w:p w14:paraId="51932E2B" w14:textId="77777777" w:rsidR="004B7699" w:rsidRPr="0084115A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  <w:lang w:val="fi-FI"/>
              </w:rPr>
            </w:pPr>
          </w:p>
          <w:p w14:paraId="165F13F8" w14:textId="220BA6DE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574547">
              <w:rPr>
                <w:rFonts w:ascii="Poppins" w:hAnsi="Poppins" w:cs="Poppins"/>
                <w:b/>
                <w:bCs/>
                <w:sz w:val="20"/>
              </w:rPr>
              <w:t xml:space="preserve">Marca </w:t>
            </w:r>
            <w:r w:rsidR="00017DBA" w:rsidRPr="00574547">
              <w:rPr>
                <w:rFonts w:ascii="Poppins" w:hAnsi="Poppins" w:cs="Poppins"/>
                <w:b/>
                <w:sz w:val="20"/>
              </w:rPr>
              <w:t>E</w:t>
            </w:r>
            <w:r w:rsidR="00017DBA">
              <w:rPr>
                <w:rFonts w:ascii="Poppins" w:hAnsi="Poppins" w:cs="Poppins"/>
                <w:b/>
                <w:sz w:val="20"/>
              </w:rPr>
              <w:t>mmeti</w:t>
            </w:r>
            <w:r w:rsidRPr="00574547"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="00F2355C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74547">
              <w:rPr>
                <w:rFonts w:ascii="Poppins" w:hAnsi="Poppins" w:cs="Poppins"/>
                <w:b/>
                <w:bCs/>
                <w:sz w:val="20"/>
              </w:rPr>
              <w:t xml:space="preserve"> Modello Valvola di intercettazione combustibile 1/2" o equivalente.</w:t>
            </w:r>
          </w:p>
        </w:tc>
      </w:tr>
      <w:tr w:rsidR="004B7699" w14:paraId="75DFA4FE" w14:textId="77777777" w:rsidTr="00C600BF">
        <w:tc>
          <w:tcPr>
            <w:tcW w:w="1398" w:type="dxa"/>
          </w:tcPr>
          <w:p w14:paraId="557AFB84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00504012</w:t>
            </w:r>
          </w:p>
        </w:tc>
        <w:tc>
          <w:tcPr>
            <w:tcW w:w="2297" w:type="dxa"/>
          </w:tcPr>
          <w:p w14:paraId="6A0FD4FC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Valvola di intercettazione combustibile</w:t>
            </w:r>
          </w:p>
          <w:p w14:paraId="7C6AC62C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3/4"</w:t>
            </w:r>
          </w:p>
        </w:tc>
        <w:tc>
          <w:tcPr>
            <w:tcW w:w="5803" w:type="dxa"/>
          </w:tcPr>
          <w:p w14:paraId="27418524" w14:textId="77777777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Valvola di intercettazione combustibile a riarmo manuale ed azione positiva, qualificata e tarata ISPESL, omologata ATEX. Conforme alla direttiva PED 97/23/CE.</w:t>
            </w:r>
          </w:p>
          <w:p w14:paraId="179D72FF" w14:textId="1CB459F8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Impiego: combustibili liquidi e gassosi</w:t>
            </w:r>
            <w:r w:rsidR="00510FAE">
              <w:rPr>
                <w:rFonts w:ascii="Poppins" w:hAnsi="Poppins" w:cs="Poppins"/>
                <w:bCs/>
                <w:sz w:val="20"/>
              </w:rPr>
              <w:t>.</w:t>
            </w:r>
          </w:p>
          <w:p w14:paraId="0E516DF7" w14:textId="77777777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64F46196" w14:textId="77777777" w:rsidR="004B7699" w:rsidRPr="001251A2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1251A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0E50B4ED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Misura: 3/4"</w:t>
            </w:r>
          </w:p>
          <w:p w14:paraId="49399E1F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Pressione massima: 6 bar</w:t>
            </w:r>
          </w:p>
          <w:p w14:paraId="4273E3AD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 xml:space="preserve">Temperatura di taratura: 97 </w:t>
            </w:r>
            <w:r w:rsidRPr="00574547">
              <w:rPr>
                <w:rFonts w:ascii="Poppins" w:hAnsi="Poppins" w:cs="Poppins"/>
                <w:color w:val="222222"/>
                <w:sz w:val="20"/>
                <w:shd w:val="clear" w:color="auto" w:fill="FFFFFF"/>
              </w:rPr>
              <w:t>± 3 °C</w:t>
            </w:r>
          </w:p>
          <w:p w14:paraId="72F24A92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color w:val="222222"/>
                <w:sz w:val="20"/>
                <w:shd w:val="clear" w:color="auto" w:fill="FFFFFF"/>
              </w:rPr>
              <w:t>Lunghezza capillare: 5 m</w:t>
            </w:r>
          </w:p>
          <w:p w14:paraId="5423C45D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Riarmo: 85 °C</w:t>
            </w:r>
          </w:p>
          <w:p w14:paraId="7B311167" w14:textId="77777777" w:rsidR="004B7699" w:rsidRPr="0084115A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  <w:lang w:val="fi-FI"/>
              </w:rPr>
            </w:pPr>
            <w:r w:rsidRPr="0084115A">
              <w:rPr>
                <w:rFonts w:ascii="Poppins" w:hAnsi="Poppins" w:cs="Poppins"/>
                <w:bCs/>
                <w:sz w:val="20"/>
                <w:lang w:val="fi-FI"/>
              </w:rPr>
              <w:t>Filettatura: G (UNI EN ISO 228-1)</w:t>
            </w:r>
          </w:p>
          <w:p w14:paraId="247592A8" w14:textId="77777777" w:rsidR="004B7699" w:rsidRPr="0084115A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  <w:lang w:val="fi-FI"/>
              </w:rPr>
            </w:pPr>
          </w:p>
          <w:p w14:paraId="4D8802C9" w14:textId="7CC0C5DD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574547">
              <w:rPr>
                <w:rFonts w:ascii="Poppins" w:hAnsi="Poppins" w:cs="Poppins"/>
                <w:b/>
                <w:bCs/>
                <w:sz w:val="20"/>
              </w:rPr>
              <w:lastRenderedPageBreak/>
              <w:t xml:space="preserve">Marca </w:t>
            </w:r>
            <w:r w:rsidR="00017DBA" w:rsidRPr="00574547">
              <w:rPr>
                <w:rFonts w:ascii="Poppins" w:hAnsi="Poppins" w:cs="Poppins"/>
                <w:b/>
                <w:sz w:val="20"/>
              </w:rPr>
              <w:t>E</w:t>
            </w:r>
            <w:r w:rsidR="00017DBA">
              <w:rPr>
                <w:rFonts w:ascii="Poppins" w:hAnsi="Poppins" w:cs="Poppins"/>
                <w:b/>
                <w:sz w:val="20"/>
              </w:rPr>
              <w:t>mmeti</w:t>
            </w:r>
            <w:r w:rsidRPr="00574547"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="00F2355C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74547">
              <w:rPr>
                <w:rFonts w:ascii="Poppins" w:hAnsi="Poppins" w:cs="Poppins"/>
                <w:b/>
                <w:bCs/>
                <w:sz w:val="20"/>
              </w:rPr>
              <w:t xml:space="preserve"> Modello Valvola di intercettazione combustibile 3/4" o equivalente.</w:t>
            </w:r>
          </w:p>
        </w:tc>
      </w:tr>
      <w:tr w:rsidR="004B7699" w14:paraId="3F3C2FD4" w14:textId="77777777" w:rsidTr="00C600BF">
        <w:tc>
          <w:tcPr>
            <w:tcW w:w="1398" w:type="dxa"/>
          </w:tcPr>
          <w:p w14:paraId="1FC9AB85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lastRenderedPageBreak/>
              <w:t>00504014</w:t>
            </w:r>
          </w:p>
        </w:tc>
        <w:tc>
          <w:tcPr>
            <w:tcW w:w="2297" w:type="dxa"/>
          </w:tcPr>
          <w:p w14:paraId="16C5E1EA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Valvola di intercettazione combustibile</w:t>
            </w:r>
          </w:p>
          <w:p w14:paraId="40788442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1"</w:t>
            </w:r>
          </w:p>
        </w:tc>
        <w:tc>
          <w:tcPr>
            <w:tcW w:w="5803" w:type="dxa"/>
          </w:tcPr>
          <w:p w14:paraId="6A769EEE" w14:textId="77777777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Valvola di intercettazione combustibile a riarmo manuale ed azione positiva, qualificata e tarata ISPESL, omologata ATEX. Conforme alla direttiva PED 97/23/CE.</w:t>
            </w:r>
          </w:p>
          <w:p w14:paraId="63BC1130" w14:textId="627586C5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Impiego: combustibili liquidi e gassosi</w:t>
            </w:r>
            <w:r w:rsidR="00025909">
              <w:rPr>
                <w:rFonts w:ascii="Poppins" w:hAnsi="Poppins" w:cs="Poppins"/>
                <w:bCs/>
                <w:sz w:val="20"/>
              </w:rPr>
              <w:t>.</w:t>
            </w:r>
          </w:p>
          <w:p w14:paraId="40EC3A86" w14:textId="77777777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418E0996" w14:textId="77777777" w:rsidR="004B7699" w:rsidRPr="001251A2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1251A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01129058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Misura: 1"</w:t>
            </w:r>
          </w:p>
          <w:p w14:paraId="40383312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Pressione massima: 6 bar</w:t>
            </w:r>
          </w:p>
          <w:p w14:paraId="470C0EBC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 xml:space="preserve">Temperatura di taratura: 97 </w:t>
            </w:r>
            <w:r w:rsidRPr="00574547">
              <w:rPr>
                <w:rFonts w:ascii="Poppins" w:hAnsi="Poppins" w:cs="Poppins"/>
                <w:color w:val="222222"/>
                <w:sz w:val="20"/>
                <w:shd w:val="clear" w:color="auto" w:fill="FFFFFF"/>
              </w:rPr>
              <w:t>± 3 °C</w:t>
            </w:r>
          </w:p>
          <w:p w14:paraId="349E1565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color w:val="222222"/>
                <w:sz w:val="20"/>
                <w:shd w:val="clear" w:color="auto" w:fill="FFFFFF"/>
              </w:rPr>
              <w:t>Lunghezza capillare: 5 m</w:t>
            </w:r>
          </w:p>
          <w:p w14:paraId="2FA78807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Riarmo: 85 °C</w:t>
            </w:r>
          </w:p>
          <w:p w14:paraId="491A4132" w14:textId="77777777" w:rsidR="004B7699" w:rsidRPr="0084115A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  <w:lang w:val="fi-FI"/>
              </w:rPr>
            </w:pPr>
            <w:r w:rsidRPr="0084115A">
              <w:rPr>
                <w:rFonts w:ascii="Poppins" w:hAnsi="Poppins" w:cs="Poppins"/>
                <w:bCs/>
                <w:sz w:val="20"/>
                <w:lang w:val="fi-FI"/>
              </w:rPr>
              <w:t>Filettatura: G (UNI EN ISO 228-1)</w:t>
            </w:r>
          </w:p>
          <w:p w14:paraId="0F43EE0A" w14:textId="77777777" w:rsidR="004B7699" w:rsidRPr="0084115A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  <w:lang w:val="fi-FI"/>
              </w:rPr>
            </w:pPr>
          </w:p>
          <w:p w14:paraId="3C0FA510" w14:textId="101DC2D2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574547">
              <w:rPr>
                <w:rFonts w:ascii="Poppins" w:hAnsi="Poppins" w:cs="Poppins"/>
                <w:b/>
                <w:bCs/>
                <w:sz w:val="20"/>
              </w:rPr>
              <w:t xml:space="preserve">Marca </w:t>
            </w:r>
            <w:r w:rsidR="00017DBA" w:rsidRPr="00574547">
              <w:rPr>
                <w:rFonts w:ascii="Poppins" w:hAnsi="Poppins" w:cs="Poppins"/>
                <w:b/>
                <w:sz w:val="20"/>
              </w:rPr>
              <w:t>E</w:t>
            </w:r>
            <w:r w:rsidR="00017DBA">
              <w:rPr>
                <w:rFonts w:ascii="Poppins" w:hAnsi="Poppins" w:cs="Poppins"/>
                <w:b/>
                <w:sz w:val="20"/>
              </w:rPr>
              <w:t>mmeti</w:t>
            </w:r>
            <w:r w:rsidRPr="00574547"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="00F2355C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74547">
              <w:rPr>
                <w:rFonts w:ascii="Poppins" w:hAnsi="Poppins" w:cs="Poppins"/>
                <w:b/>
                <w:bCs/>
                <w:sz w:val="20"/>
              </w:rPr>
              <w:t xml:space="preserve"> Modello Valvola di intercettazione combustibile 1" o equivalente.</w:t>
            </w:r>
          </w:p>
        </w:tc>
      </w:tr>
      <w:tr w:rsidR="004B7699" w14:paraId="0B71E438" w14:textId="77777777" w:rsidTr="00C600BF">
        <w:tc>
          <w:tcPr>
            <w:tcW w:w="1398" w:type="dxa"/>
          </w:tcPr>
          <w:p w14:paraId="0303A9C4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00504016</w:t>
            </w:r>
          </w:p>
        </w:tc>
        <w:tc>
          <w:tcPr>
            <w:tcW w:w="2297" w:type="dxa"/>
          </w:tcPr>
          <w:p w14:paraId="3E947E33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Valvola di intercettazione combustibile</w:t>
            </w:r>
          </w:p>
          <w:p w14:paraId="61BA34A2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1”1/4</w:t>
            </w:r>
          </w:p>
        </w:tc>
        <w:tc>
          <w:tcPr>
            <w:tcW w:w="5803" w:type="dxa"/>
          </w:tcPr>
          <w:p w14:paraId="3F820DFB" w14:textId="77777777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Valvola di intercettazione combustibile a riarmo manuale ed azione positiva, qualificata e tarata ISPESL, omologata ATEX. Conforme alla direttiva PED 97/23/CE.</w:t>
            </w:r>
          </w:p>
          <w:p w14:paraId="7B5F3BEF" w14:textId="6D7EE1D6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Impiego: combustibili liquidi e gassosi</w:t>
            </w:r>
            <w:r w:rsidR="00025909">
              <w:rPr>
                <w:rFonts w:ascii="Poppins" w:hAnsi="Poppins" w:cs="Poppins"/>
                <w:bCs/>
                <w:sz w:val="20"/>
              </w:rPr>
              <w:t>.</w:t>
            </w:r>
          </w:p>
          <w:p w14:paraId="0F8B334B" w14:textId="77777777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6A3B7446" w14:textId="77777777" w:rsidR="004B7699" w:rsidRPr="001251A2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1251A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05E88BD5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Misura: 1"1/4</w:t>
            </w:r>
          </w:p>
          <w:p w14:paraId="45491B28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Pressione massima: 1 bar</w:t>
            </w:r>
          </w:p>
          <w:p w14:paraId="20A3B0E3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 xml:space="preserve">Temperatura di taratura: 97 </w:t>
            </w:r>
            <w:r w:rsidRPr="00574547">
              <w:rPr>
                <w:rFonts w:ascii="Poppins" w:hAnsi="Poppins" w:cs="Poppins"/>
                <w:color w:val="222222"/>
                <w:sz w:val="20"/>
                <w:shd w:val="clear" w:color="auto" w:fill="FFFFFF"/>
              </w:rPr>
              <w:t>± 3 °C</w:t>
            </w:r>
          </w:p>
          <w:p w14:paraId="42C5C8C2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color w:val="222222"/>
                <w:sz w:val="20"/>
                <w:shd w:val="clear" w:color="auto" w:fill="FFFFFF"/>
              </w:rPr>
              <w:t>Lunghezza capillare: 5 m</w:t>
            </w:r>
          </w:p>
          <w:p w14:paraId="38B3A194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Riarmo: 85 °C</w:t>
            </w:r>
          </w:p>
          <w:p w14:paraId="5E4A8235" w14:textId="77777777" w:rsidR="004B7699" w:rsidRPr="0084115A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  <w:lang w:val="fi-FI"/>
              </w:rPr>
            </w:pPr>
            <w:r w:rsidRPr="0084115A">
              <w:rPr>
                <w:rFonts w:ascii="Poppins" w:hAnsi="Poppins" w:cs="Poppins"/>
                <w:bCs/>
                <w:sz w:val="20"/>
                <w:lang w:val="fi-FI"/>
              </w:rPr>
              <w:t>Filettatura: G (UNI EN ISO 228-1)</w:t>
            </w:r>
          </w:p>
          <w:p w14:paraId="6B72041E" w14:textId="77777777" w:rsidR="004B7699" w:rsidRPr="0084115A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  <w:lang w:val="fi-FI"/>
              </w:rPr>
            </w:pPr>
          </w:p>
          <w:p w14:paraId="1014DD13" w14:textId="65F2C497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574547">
              <w:rPr>
                <w:rFonts w:ascii="Poppins" w:hAnsi="Poppins" w:cs="Poppins"/>
                <w:b/>
                <w:bCs/>
                <w:sz w:val="20"/>
              </w:rPr>
              <w:t xml:space="preserve">Marca </w:t>
            </w:r>
            <w:r w:rsidR="00017DBA" w:rsidRPr="00574547">
              <w:rPr>
                <w:rFonts w:ascii="Poppins" w:hAnsi="Poppins" w:cs="Poppins"/>
                <w:b/>
                <w:sz w:val="20"/>
              </w:rPr>
              <w:t>E</w:t>
            </w:r>
            <w:r w:rsidR="00017DBA">
              <w:rPr>
                <w:rFonts w:ascii="Poppins" w:hAnsi="Poppins" w:cs="Poppins"/>
                <w:b/>
                <w:sz w:val="20"/>
              </w:rPr>
              <w:t>mmeti</w:t>
            </w:r>
            <w:r w:rsidRPr="00574547"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="00F2355C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74547">
              <w:rPr>
                <w:rFonts w:ascii="Poppins" w:hAnsi="Poppins" w:cs="Poppins"/>
                <w:b/>
                <w:bCs/>
                <w:sz w:val="20"/>
              </w:rPr>
              <w:t xml:space="preserve"> Modello Valvola di intercettazione combustibile 1"1/4 o equivalente.</w:t>
            </w:r>
          </w:p>
        </w:tc>
      </w:tr>
      <w:tr w:rsidR="004B7699" w14:paraId="497EF43A" w14:textId="77777777" w:rsidTr="00C600BF">
        <w:tc>
          <w:tcPr>
            <w:tcW w:w="1398" w:type="dxa"/>
          </w:tcPr>
          <w:p w14:paraId="2B4CE24E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00504018</w:t>
            </w:r>
          </w:p>
        </w:tc>
        <w:tc>
          <w:tcPr>
            <w:tcW w:w="2297" w:type="dxa"/>
          </w:tcPr>
          <w:p w14:paraId="3F929963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Valvola di intercettazione combustibile</w:t>
            </w:r>
          </w:p>
          <w:p w14:paraId="761336A4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1”1/2</w:t>
            </w:r>
          </w:p>
        </w:tc>
        <w:tc>
          <w:tcPr>
            <w:tcW w:w="5803" w:type="dxa"/>
          </w:tcPr>
          <w:p w14:paraId="5A241CF3" w14:textId="77777777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Valvola di intercettazione combustibile a riarmo manuale ed azione positiva, qualificata e tarata ISPESL, omologata ATEX. Conforme alla direttiva PED 97/23/CE.</w:t>
            </w:r>
          </w:p>
          <w:p w14:paraId="36777B5B" w14:textId="0FCD479F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Impiego: combustibili liquidi e gassosi</w:t>
            </w:r>
            <w:r w:rsidR="00454DE6">
              <w:rPr>
                <w:rFonts w:ascii="Poppins" w:hAnsi="Poppins" w:cs="Poppins"/>
                <w:bCs/>
                <w:sz w:val="20"/>
              </w:rPr>
              <w:t>.</w:t>
            </w:r>
          </w:p>
          <w:p w14:paraId="20C42D2C" w14:textId="77777777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2105C608" w14:textId="77777777" w:rsidR="004B7699" w:rsidRPr="00CB7A1B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CB7A1B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758ADA99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Misura: 1"1/2</w:t>
            </w:r>
          </w:p>
          <w:p w14:paraId="6AF11A89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Pressione massima: 1 bar</w:t>
            </w:r>
          </w:p>
          <w:p w14:paraId="3E93FCD2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 xml:space="preserve">Temperatura di taratura: 97 </w:t>
            </w:r>
            <w:r w:rsidRPr="00574547">
              <w:rPr>
                <w:rFonts w:ascii="Poppins" w:hAnsi="Poppins" w:cs="Poppins"/>
                <w:color w:val="222222"/>
                <w:sz w:val="20"/>
                <w:shd w:val="clear" w:color="auto" w:fill="FFFFFF"/>
              </w:rPr>
              <w:t>± 3 °C</w:t>
            </w:r>
          </w:p>
          <w:p w14:paraId="4E56D24A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color w:val="222222"/>
                <w:sz w:val="20"/>
                <w:shd w:val="clear" w:color="auto" w:fill="FFFFFF"/>
              </w:rPr>
              <w:lastRenderedPageBreak/>
              <w:t>Lunghezza capillare: 5 m</w:t>
            </w:r>
          </w:p>
          <w:p w14:paraId="73CE3E17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Riarmo: 85 °C</w:t>
            </w:r>
          </w:p>
          <w:p w14:paraId="4A30F70F" w14:textId="77777777" w:rsidR="004B7699" w:rsidRPr="0084115A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  <w:lang w:val="fi-FI"/>
              </w:rPr>
            </w:pPr>
            <w:r w:rsidRPr="0084115A">
              <w:rPr>
                <w:rFonts w:ascii="Poppins" w:hAnsi="Poppins" w:cs="Poppins"/>
                <w:bCs/>
                <w:sz w:val="20"/>
                <w:lang w:val="fi-FI"/>
              </w:rPr>
              <w:t>Filettatura: G (UNI EN ISO 228-1)</w:t>
            </w:r>
          </w:p>
          <w:p w14:paraId="5382DA48" w14:textId="77777777" w:rsidR="004B7699" w:rsidRPr="0084115A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  <w:lang w:val="fi-FI"/>
              </w:rPr>
            </w:pPr>
          </w:p>
          <w:p w14:paraId="5DFCE235" w14:textId="3EDE042C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574547">
              <w:rPr>
                <w:rFonts w:ascii="Poppins" w:hAnsi="Poppins" w:cs="Poppins"/>
                <w:b/>
                <w:bCs/>
                <w:sz w:val="20"/>
              </w:rPr>
              <w:t xml:space="preserve">Marca </w:t>
            </w:r>
            <w:r w:rsidR="00017DBA" w:rsidRPr="00574547">
              <w:rPr>
                <w:rFonts w:ascii="Poppins" w:hAnsi="Poppins" w:cs="Poppins"/>
                <w:b/>
                <w:sz w:val="20"/>
              </w:rPr>
              <w:t>E</w:t>
            </w:r>
            <w:r w:rsidR="00017DBA">
              <w:rPr>
                <w:rFonts w:ascii="Poppins" w:hAnsi="Poppins" w:cs="Poppins"/>
                <w:b/>
                <w:sz w:val="20"/>
              </w:rPr>
              <w:t>mmeti</w:t>
            </w:r>
            <w:r w:rsidRPr="00574547"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="00F2355C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74547">
              <w:rPr>
                <w:rFonts w:ascii="Poppins" w:hAnsi="Poppins" w:cs="Poppins"/>
                <w:b/>
                <w:bCs/>
                <w:sz w:val="20"/>
              </w:rPr>
              <w:t xml:space="preserve"> Modello Valvola di intercettazione combustibile 1"1/2 o equivalente.</w:t>
            </w:r>
          </w:p>
        </w:tc>
      </w:tr>
      <w:tr w:rsidR="004B7699" w14:paraId="59B916C2" w14:textId="77777777" w:rsidTr="00C600BF">
        <w:tc>
          <w:tcPr>
            <w:tcW w:w="1398" w:type="dxa"/>
          </w:tcPr>
          <w:p w14:paraId="266C4145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lastRenderedPageBreak/>
              <w:t>00504020</w:t>
            </w:r>
          </w:p>
        </w:tc>
        <w:tc>
          <w:tcPr>
            <w:tcW w:w="2297" w:type="dxa"/>
          </w:tcPr>
          <w:p w14:paraId="2210B2A2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Valvola di intercettazione combustibile</w:t>
            </w:r>
          </w:p>
          <w:p w14:paraId="75A1BE06" w14:textId="77777777" w:rsidR="004B7699" w:rsidRPr="00574547" w:rsidRDefault="004B7699" w:rsidP="004B7699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2”</w:t>
            </w:r>
          </w:p>
        </w:tc>
        <w:tc>
          <w:tcPr>
            <w:tcW w:w="5803" w:type="dxa"/>
          </w:tcPr>
          <w:p w14:paraId="5903EFD4" w14:textId="77777777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Valvola di intercettazione combustibile a riarmo manuale ed azione positiva, qualificata e tarata ISPESL, omologata ATEX. Conforme alla direttiva PED 97/23/CE.</w:t>
            </w:r>
          </w:p>
          <w:p w14:paraId="07147767" w14:textId="139F87B7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Impiego: combustibili liquidi e gassosi</w:t>
            </w:r>
            <w:r w:rsidR="00CB7A1B">
              <w:rPr>
                <w:rFonts w:ascii="Poppins" w:hAnsi="Poppins" w:cs="Poppins"/>
                <w:bCs/>
                <w:sz w:val="20"/>
              </w:rPr>
              <w:t>.</w:t>
            </w:r>
          </w:p>
          <w:p w14:paraId="373566A9" w14:textId="77777777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16B03CBC" w14:textId="77777777" w:rsidR="004B7699" w:rsidRPr="00CB7A1B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CB7A1B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0216BBE3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Misura: 2"</w:t>
            </w:r>
          </w:p>
          <w:p w14:paraId="3D32A0CC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Pressione massima: 1 bar</w:t>
            </w:r>
          </w:p>
          <w:p w14:paraId="5A4F87D4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 xml:space="preserve">Temperatura di taratura: 97 </w:t>
            </w:r>
            <w:r w:rsidRPr="00574547">
              <w:rPr>
                <w:rFonts w:ascii="Poppins" w:hAnsi="Poppins" w:cs="Poppins"/>
                <w:color w:val="222222"/>
                <w:sz w:val="20"/>
                <w:shd w:val="clear" w:color="auto" w:fill="FFFFFF"/>
              </w:rPr>
              <w:t>± 3 °C</w:t>
            </w:r>
          </w:p>
          <w:p w14:paraId="381AB911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color w:val="222222"/>
                <w:sz w:val="20"/>
                <w:shd w:val="clear" w:color="auto" w:fill="FFFFFF"/>
              </w:rPr>
              <w:t>Lunghezza capillare: 5 m</w:t>
            </w:r>
          </w:p>
          <w:p w14:paraId="743A8DF9" w14:textId="77777777" w:rsidR="004B7699" w:rsidRPr="00574547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574547">
              <w:rPr>
                <w:rFonts w:ascii="Poppins" w:hAnsi="Poppins" w:cs="Poppins"/>
                <w:bCs/>
                <w:sz w:val="20"/>
              </w:rPr>
              <w:t>Riarmo: 85 °C</w:t>
            </w:r>
          </w:p>
          <w:p w14:paraId="056590A2" w14:textId="77777777" w:rsidR="004B7699" w:rsidRPr="0084115A" w:rsidRDefault="004B7699" w:rsidP="00C8262A">
            <w:pPr>
              <w:pStyle w:val="Intestazione"/>
              <w:numPr>
                <w:ilvl w:val="0"/>
                <w:numId w:val="3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  <w:lang w:val="fi-FI"/>
              </w:rPr>
            </w:pPr>
            <w:r w:rsidRPr="0084115A">
              <w:rPr>
                <w:rFonts w:ascii="Poppins" w:hAnsi="Poppins" w:cs="Poppins"/>
                <w:bCs/>
                <w:sz w:val="20"/>
                <w:lang w:val="fi-FI"/>
              </w:rPr>
              <w:t>Filettatura: G (UNI EN ISO 228-1)</w:t>
            </w:r>
          </w:p>
          <w:p w14:paraId="246A3E0B" w14:textId="77777777" w:rsidR="004B7699" w:rsidRPr="0084115A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  <w:lang w:val="fi-FI"/>
              </w:rPr>
            </w:pPr>
          </w:p>
          <w:p w14:paraId="1ADADF66" w14:textId="12C0DE6D" w:rsidR="004B7699" w:rsidRPr="00574547" w:rsidRDefault="004B7699" w:rsidP="00C8262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574547">
              <w:rPr>
                <w:rFonts w:ascii="Poppins" w:hAnsi="Poppins" w:cs="Poppins"/>
                <w:b/>
                <w:bCs/>
                <w:sz w:val="20"/>
              </w:rPr>
              <w:t xml:space="preserve">Marca </w:t>
            </w:r>
            <w:r w:rsidR="00017DBA" w:rsidRPr="00574547">
              <w:rPr>
                <w:rFonts w:ascii="Poppins" w:hAnsi="Poppins" w:cs="Poppins"/>
                <w:b/>
                <w:sz w:val="20"/>
              </w:rPr>
              <w:t>E</w:t>
            </w:r>
            <w:r w:rsidR="00017DBA">
              <w:rPr>
                <w:rFonts w:ascii="Poppins" w:hAnsi="Poppins" w:cs="Poppins"/>
                <w:b/>
                <w:sz w:val="20"/>
              </w:rPr>
              <w:t>mmeti</w:t>
            </w:r>
            <w:r w:rsidRPr="00574547"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="00F2355C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574547">
              <w:rPr>
                <w:rFonts w:ascii="Poppins" w:hAnsi="Poppins" w:cs="Poppins"/>
                <w:b/>
                <w:bCs/>
                <w:sz w:val="20"/>
              </w:rPr>
              <w:t xml:space="preserve"> Modello Valvola di intercettazione combustibile 2" o equivalente.</w:t>
            </w:r>
          </w:p>
        </w:tc>
      </w:tr>
    </w:tbl>
    <w:p w14:paraId="2CAAEDFD" w14:textId="77777777" w:rsidR="00931A8A" w:rsidRPr="00A06A5E" w:rsidRDefault="00931A8A" w:rsidP="00A06A5E"/>
    <w:sectPr w:rsidR="00931A8A" w:rsidRPr="00A06A5E" w:rsidSect="006D4FDF">
      <w:headerReference w:type="default" r:id="rId8"/>
      <w:footerReference w:type="default" r:id="rId9"/>
      <w:pgSz w:w="11907" w:h="16840" w:code="9"/>
      <w:pgMar w:top="1418" w:right="1134" w:bottom="1134" w:left="1134" w:header="1077" w:footer="45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4B2C68" w14:textId="77777777" w:rsidR="00ED0B54" w:rsidRDefault="00ED0B54">
      <w:r>
        <w:separator/>
      </w:r>
    </w:p>
  </w:endnote>
  <w:endnote w:type="continuationSeparator" w:id="0">
    <w:p w14:paraId="41C47E6F" w14:textId="77777777" w:rsidR="00ED0B54" w:rsidRDefault="00ED0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Univers 47 Condensed Light">
    <w:altName w:val="Arial"/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CondensedLight">
    <w:altName w:val="Univer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G Omega">
    <w:altName w:val="Century Gothic"/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Uni Neue Regular">
    <w:altName w:val="Calibri"/>
    <w:panose1 w:val="00000000000000000000"/>
    <w:charset w:val="00"/>
    <w:family w:val="modern"/>
    <w:notTrueType/>
    <w:pitch w:val="variable"/>
    <w:sig w:usb0="A00002EF" w:usb1="0000207B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AB705" w14:textId="77777777" w:rsidR="008C2F88" w:rsidRDefault="008C2F88"/>
  <w:tbl>
    <w:tblPr>
      <w:tblW w:w="10263" w:type="dxa"/>
      <w:tblInd w:w="-28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792"/>
      <w:gridCol w:w="5471"/>
    </w:tblGrid>
    <w:tr w:rsidR="008C2F88" w14:paraId="61DAAD62" w14:textId="77777777" w:rsidTr="004706FD">
      <w:tc>
        <w:tcPr>
          <w:tcW w:w="4534" w:type="dxa"/>
        </w:tcPr>
        <w:p w14:paraId="09AC0D64" w14:textId="77777777" w:rsidR="008C2F88" w:rsidRPr="00C86331" w:rsidRDefault="008C2F88" w:rsidP="00C86331">
          <w:pPr>
            <w:pStyle w:val="Pidipagina"/>
            <w:tabs>
              <w:tab w:val="clear" w:pos="9638"/>
            </w:tabs>
            <w:ind w:left="-70"/>
            <w:rPr>
              <w:rFonts w:ascii="Poppins" w:hAnsi="Poppins" w:cs="Poppins"/>
              <w:iCs/>
              <w:sz w:val="16"/>
            </w:rPr>
          </w:pPr>
          <w:r w:rsidRPr="00EC29FF">
            <w:rPr>
              <w:rFonts w:ascii="Poppins" w:hAnsi="Poppins" w:cs="Poppins"/>
              <w:iCs/>
              <w:sz w:val="16"/>
            </w:rPr>
            <w:fldChar w:fldCharType="begin"/>
          </w:r>
          <w:r w:rsidRPr="00EC29FF">
            <w:rPr>
              <w:rFonts w:ascii="Poppins" w:hAnsi="Poppins" w:cs="Poppins"/>
              <w:iCs/>
              <w:sz w:val="16"/>
            </w:rPr>
            <w:instrText xml:space="preserve"> FILENAME  \* MERGEFORMAT </w:instrText>
          </w:r>
          <w:r w:rsidRPr="00EC29FF">
            <w:rPr>
              <w:rFonts w:ascii="Poppins" w:hAnsi="Poppins" w:cs="Poppins"/>
              <w:iCs/>
              <w:sz w:val="16"/>
            </w:rPr>
            <w:fldChar w:fldCharType="separate"/>
          </w:r>
          <w:r w:rsidR="00574547">
            <w:rPr>
              <w:rFonts w:ascii="Poppins" w:hAnsi="Poppins" w:cs="Poppins"/>
              <w:iCs/>
              <w:noProof/>
              <w:sz w:val="16"/>
            </w:rPr>
            <w:t>Regolazione ed accessori</w:t>
          </w:r>
          <w:r w:rsidRPr="00EC29FF">
            <w:rPr>
              <w:rFonts w:ascii="Poppins" w:hAnsi="Poppins" w:cs="Poppins"/>
              <w:iCs/>
              <w:sz w:val="16"/>
            </w:rPr>
            <w:fldChar w:fldCharType="end"/>
          </w:r>
        </w:p>
      </w:tc>
      <w:tc>
        <w:tcPr>
          <w:tcW w:w="5176" w:type="dxa"/>
        </w:tcPr>
        <w:p w14:paraId="288A6F40" w14:textId="6CCC78EF" w:rsidR="008C2F88" w:rsidRPr="00EC29FF" w:rsidRDefault="008C2F88">
          <w:pPr>
            <w:pStyle w:val="Pidipagina"/>
            <w:jc w:val="right"/>
            <w:rPr>
              <w:rFonts w:ascii="Poppins" w:hAnsi="Poppins" w:cs="Poppins"/>
              <w:sz w:val="14"/>
              <w:szCs w:val="14"/>
            </w:rPr>
          </w:pPr>
          <w:r w:rsidRPr="00EC29FF">
            <w:rPr>
              <w:rFonts w:ascii="Poppins" w:hAnsi="Poppins" w:cs="Poppins"/>
              <w:sz w:val="14"/>
              <w:szCs w:val="14"/>
            </w:rPr>
            <w:t xml:space="preserve">Pag.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PAGE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Pr="00EC29FF">
            <w:rPr>
              <w:rFonts w:ascii="Poppins" w:hAnsi="Poppins" w:cs="Poppins"/>
              <w:noProof/>
              <w:sz w:val="14"/>
              <w:szCs w:val="14"/>
            </w:rPr>
            <w:t>1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  <w:r w:rsidRPr="00EC29FF">
            <w:rPr>
              <w:rFonts w:ascii="Poppins" w:hAnsi="Poppins" w:cs="Poppins"/>
              <w:sz w:val="14"/>
              <w:szCs w:val="14"/>
            </w:rPr>
            <w:t xml:space="preserve"> di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SECTIONPAGES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="001251A2">
            <w:rPr>
              <w:rFonts w:ascii="Poppins" w:hAnsi="Poppins" w:cs="Poppins"/>
              <w:noProof/>
              <w:sz w:val="14"/>
              <w:szCs w:val="14"/>
            </w:rPr>
            <w:t>14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</w:p>
      </w:tc>
    </w:tr>
  </w:tbl>
  <w:p w14:paraId="1D3A7F37" w14:textId="77777777" w:rsidR="008C2F88" w:rsidRPr="005C61B9" w:rsidRDefault="008C2F88" w:rsidP="00E07577">
    <w:pPr>
      <w:pStyle w:val="Pidipagina"/>
      <w:ind w:left="-284" w:right="-284"/>
      <w:jc w:val="both"/>
      <w:rPr>
        <w:rFonts w:ascii="Uni Neue Regular" w:hAnsi="Uni Neue Regular" w:cs="Poppins"/>
        <w:color w:val="000000" w:themeColor="text1"/>
        <w:sz w:val="16"/>
      </w:rPr>
    </w:pPr>
    <w:r>
      <w:rPr>
        <w:rFonts w:ascii="Uni Neue Regular" w:hAnsi="Uni Neue Regular" w:cs="Poppins"/>
        <w:noProof/>
        <w:color w:val="000000" w:themeColor="text1"/>
        <w:sz w:val="16"/>
      </w:rPr>
      <w:drawing>
        <wp:inline distT="0" distB="0" distL="0" distR="0" wp14:anchorId="7FE66FB0" wp14:editId="4657B098">
          <wp:extent cx="6516000" cy="63360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e m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16000" cy="633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78D0C3" w14:textId="77777777" w:rsidR="00ED0B54" w:rsidRDefault="00ED0B54">
      <w:r>
        <w:separator/>
      </w:r>
    </w:p>
  </w:footnote>
  <w:footnote w:type="continuationSeparator" w:id="0">
    <w:p w14:paraId="4AF1711E" w14:textId="77777777" w:rsidR="00ED0B54" w:rsidRDefault="00ED0B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CCD4F" w14:textId="77777777" w:rsidR="008C2F88" w:rsidRDefault="008C2F88" w:rsidP="00CC31A7">
    <w:pPr>
      <w:pStyle w:val="Intestazione"/>
      <w:jc w:val="center"/>
      <w:rPr>
        <w:sz w:val="16"/>
        <w:szCs w:val="16"/>
      </w:rPr>
    </w:pPr>
    <w:r>
      <w:rPr>
        <w:noProof/>
        <w:sz w:val="20"/>
      </w:rPr>
      <w:drawing>
        <wp:inline distT="0" distB="0" distL="0" distR="0" wp14:anchorId="66D4BDAB" wp14:editId="0A7D31A6">
          <wp:extent cx="1162050" cy="597323"/>
          <wp:effectExtent l="0" t="0" r="0" b="0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emmeti_logo_ver_CMYK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345" cy="6031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20"/>
      </w:rPr>
      <w:t xml:space="preserve">                                                                                  </w:t>
    </w:r>
  </w:p>
  <w:p w14:paraId="79ACF2C3" w14:textId="77777777" w:rsidR="008C2F88" w:rsidRPr="00D440AE" w:rsidRDefault="008C2F88" w:rsidP="00CC31A7">
    <w:pPr>
      <w:pStyle w:val="Intestazione"/>
      <w:jc w:val="center"/>
      <w:rPr>
        <w:sz w:val="16"/>
        <w:szCs w:val="16"/>
      </w:rPr>
    </w:pPr>
  </w:p>
  <w:p w14:paraId="7AEA2357" w14:textId="77777777" w:rsidR="008C2F88" w:rsidRPr="00D440AE" w:rsidRDefault="008C2F88" w:rsidP="00CC31A7">
    <w:pPr>
      <w:pStyle w:val="Intestazione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135B4"/>
    <w:multiLevelType w:val="hybridMultilevel"/>
    <w:tmpl w:val="274010FE"/>
    <w:lvl w:ilvl="0" w:tplc="DBC4A896">
      <w:start w:val="6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F1F0B"/>
    <w:multiLevelType w:val="hybridMultilevel"/>
    <w:tmpl w:val="CAC689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16575"/>
    <w:multiLevelType w:val="hybridMultilevel"/>
    <w:tmpl w:val="0262D70E"/>
    <w:lvl w:ilvl="0" w:tplc="A53EA4D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69225B"/>
    <w:multiLevelType w:val="hybridMultilevel"/>
    <w:tmpl w:val="9A040514"/>
    <w:lvl w:ilvl="0" w:tplc="168E893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B6973"/>
    <w:multiLevelType w:val="hybridMultilevel"/>
    <w:tmpl w:val="7D3E523C"/>
    <w:lvl w:ilvl="0" w:tplc="F9A0349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02289E"/>
    <w:multiLevelType w:val="hybridMultilevel"/>
    <w:tmpl w:val="DCB0FD9A"/>
    <w:lvl w:ilvl="0" w:tplc="F9A0349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7D2C1A"/>
    <w:multiLevelType w:val="hybridMultilevel"/>
    <w:tmpl w:val="F74253D2"/>
    <w:lvl w:ilvl="0" w:tplc="2156362E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5476FA"/>
    <w:multiLevelType w:val="hybridMultilevel"/>
    <w:tmpl w:val="9BA46068"/>
    <w:lvl w:ilvl="0" w:tplc="DA12A702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9F481E"/>
    <w:multiLevelType w:val="hybridMultilevel"/>
    <w:tmpl w:val="E3F837EA"/>
    <w:lvl w:ilvl="0" w:tplc="F9A0349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582910"/>
    <w:multiLevelType w:val="hybridMultilevel"/>
    <w:tmpl w:val="0040DF5C"/>
    <w:lvl w:ilvl="0" w:tplc="E73EEAB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C3ECE"/>
    <w:multiLevelType w:val="hybridMultilevel"/>
    <w:tmpl w:val="AB6AB67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12B0398"/>
    <w:multiLevelType w:val="hybridMultilevel"/>
    <w:tmpl w:val="F54E67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A67B29"/>
    <w:multiLevelType w:val="hybridMultilevel"/>
    <w:tmpl w:val="6EB23D48"/>
    <w:lvl w:ilvl="0" w:tplc="F9A0349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065166"/>
    <w:multiLevelType w:val="hybridMultilevel"/>
    <w:tmpl w:val="4F445F5E"/>
    <w:lvl w:ilvl="0" w:tplc="5968512A">
      <w:numFmt w:val="bullet"/>
      <w:lvlText w:val="-"/>
      <w:lvlJc w:val="left"/>
      <w:pPr>
        <w:ind w:left="720" w:hanging="360"/>
      </w:pPr>
      <w:rPr>
        <w:rFonts w:ascii="Univers-CondensedLight" w:eastAsia="Times New Roman" w:hAnsi="Univers-CondensedLight" w:cs="Univers-CondensedLight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087FE0"/>
    <w:multiLevelType w:val="hybridMultilevel"/>
    <w:tmpl w:val="3124A924"/>
    <w:lvl w:ilvl="0" w:tplc="F9A0349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FF680D"/>
    <w:multiLevelType w:val="hybridMultilevel"/>
    <w:tmpl w:val="C4FC9188"/>
    <w:lvl w:ilvl="0" w:tplc="3010242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282717"/>
    <w:multiLevelType w:val="hybridMultilevel"/>
    <w:tmpl w:val="203E5C84"/>
    <w:lvl w:ilvl="0" w:tplc="3628FC92">
      <w:start w:val="16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5B454C"/>
    <w:multiLevelType w:val="hybridMultilevel"/>
    <w:tmpl w:val="DA6286B6"/>
    <w:lvl w:ilvl="0" w:tplc="156AED8C">
      <w:numFmt w:val="bullet"/>
      <w:lvlText w:val="-"/>
      <w:lvlJc w:val="left"/>
      <w:pPr>
        <w:ind w:left="4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4539637D"/>
    <w:multiLevelType w:val="hybridMultilevel"/>
    <w:tmpl w:val="1EF27E5C"/>
    <w:lvl w:ilvl="0" w:tplc="01CEB3F6">
      <w:numFmt w:val="bullet"/>
      <w:lvlText w:val="-"/>
      <w:lvlJc w:val="left"/>
      <w:pPr>
        <w:ind w:left="4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551E49"/>
    <w:multiLevelType w:val="hybridMultilevel"/>
    <w:tmpl w:val="1830700C"/>
    <w:lvl w:ilvl="0" w:tplc="F5DEE7AA">
      <w:start w:val="1"/>
      <w:numFmt w:val="bullet"/>
      <w:lvlText w:val="○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B3170B"/>
    <w:multiLevelType w:val="hybridMultilevel"/>
    <w:tmpl w:val="CB7CF2FC"/>
    <w:lvl w:ilvl="0" w:tplc="F55ED408">
      <w:start w:val="2000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2122BB"/>
    <w:multiLevelType w:val="hybridMultilevel"/>
    <w:tmpl w:val="2842D460"/>
    <w:lvl w:ilvl="0" w:tplc="F9A0349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4F0ECF"/>
    <w:multiLevelType w:val="hybridMultilevel"/>
    <w:tmpl w:val="85DAA3CA"/>
    <w:lvl w:ilvl="0" w:tplc="AC34B44E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AF7F53"/>
    <w:multiLevelType w:val="hybridMultilevel"/>
    <w:tmpl w:val="AF28390C"/>
    <w:lvl w:ilvl="0" w:tplc="33803F0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D92C6E"/>
    <w:multiLevelType w:val="hybridMultilevel"/>
    <w:tmpl w:val="63B233A2"/>
    <w:lvl w:ilvl="0" w:tplc="2922648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4406B9"/>
    <w:multiLevelType w:val="hybridMultilevel"/>
    <w:tmpl w:val="EE98EF4A"/>
    <w:lvl w:ilvl="0" w:tplc="B2C47658">
      <w:start w:val="18"/>
      <w:numFmt w:val="bullet"/>
      <w:lvlText w:val="-"/>
      <w:lvlJc w:val="left"/>
      <w:pPr>
        <w:ind w:left="420" w:hanging="360"/>
      </w:pPr>
      <w:rPr>
        <w:rFonts w:ascii="Univers 47 Condensed Light" w:eastAsia="Times New Roman" w:hAnsi="Univers 47 Condensed Light" w:cs="Times New Roman" w:hint="default"/>
        <w:lang w:val="en-US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6" w15:restartNumberingAfterBreak="0">
    <w:nsid w:val="625F2EFC"/>
    <w:multiLevelType w:val="hybridMultilevel"/>
    <w:tmpl w:val="C67E767A"/>
    <w:lvl w:ilvl="0" w:tplc="5D529B42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E15B5A"/>
    <w:multiLevelType w:val="hybridMultilevel"/>
    <w:tmpl w:val="910AA362"/>
    <w:lvl w:ilvl="0" w:tplc="F9A0349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ED7CB8"/>
    <w:multiLevelType w:val="hybridMultilevel"/>
    <w:tmpl w:val="DDAA7F40"/>
    <w:lvl w:ilvl="0" w:tplc="6902F4F4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3A3A78"/>
    <w:multiLevelType w:val="hybridMultilevel"/>
    <w:tmpl w:val="BF941ECC"/>
    <w:lvl w:ilvl="0" w:tplc="F55ED408">
      <w:start w:val="2000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167AFD"/>
    <w:multiLevelType w:val="hybridMultilevel"/>
    <w:tmpl w:val="2D7A051C"/>
    <w:lvl w:ilvl="0" w:tplc="F9A0349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CC3EFB"/>
    <w:multiLevelType w:val="hybridMultilevel"/>
    <w:tmpl w:val="A48E741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6555505">
    <w:abstractNumId w:val="19"/>
  </w:num>
  <w:num w:numId="2" w16cid:durableId="81151209">
    <w:abstractNumId w:val="18"/>
  </w:num>
  <w:num w:numId="3" w16cid:durableId="1794638797">
    <w:abstractNumId w:val="7"/>
  </w:num>
  <w:num w:numId="4" w16cid:durableId="1713188981">
    <w:abstractNumId w:val="3"/>
  </w:num>
  <w:num w:numId="5" w16cid:durableId="1168718483">
    <w:abstractNumId w:val="15"/>
  </w:num>
  <w:num w:numId="6" w16cid:durableId="1878661374">
    <w:abstractNumId w:val="13"/>
  </w:num>
  <w:num w:numId="7" w16cid:durableId="2032879980">
    <w:abstractNumId w:val="9"/>
  </w:num>
  <w:num w:numId="8" w16cid:durableId="1444228770">
    <w:abstractNumId w:val="13"/>
  </w:num>
  <w:num w:numId="9" w16cid:durableId="936406068">
    <w:abstractNumId w:val="0"/>
  </w:num>
  <w:num w:numId="10" w16cid:durableId="1125465730">
    <w:abstractNumId w:val="13"/>
  </w:num>
  <w:num w:numId="11" w16cid:durableId="869493509">
    <w:abstractNumId w:val="23"/>
  </w:num>
  <w:num w:numId="12" w16cid:durableId="1481456338">
    <w:abstractNumId w:val="26"/>
  </w:num>
  <w:num w:numId="13" w16cid:durableId="65421309">
    <w:abstractNumId w:val="22"/>
  </w:num>
  <w:num w:numId="14" w16cid:durableId="1052849806">
    <w:abstractNumId w:val="10"/>
  </w:num>
  <w:num w:numId="15" w16cid:durableId="358823620">
    <w:abstractNumId w:val="24"/>
  </w:num>
  <w:num w:numId="16" w16cid:durableId="421680841">
    <w:abstractNumId w:val="29"/>
  </w:num>
  <w:num w:numId="17" w16cid:durableId="2088191167">
    <w:abstractNumId w:val="31"/>
  </w:num>
  <w:num w:numId="18" w16cid:durableId="1080256654">
    <w:abstractNumId w:val="25"/>
  </w:num>
  <w:num w:numId="19" w16cid:durableId="1987123369">
    <w:abstractNumId w:val="1"/>
  </w:num>
  <w:num w:numId="20" w16cid:durableId="1301809510">
    <w:abstractNumId w:val="2"/>
  </w:num>
  <w:num w:numId="21" w16cid:durableId="21899989">
    <w:abstractNumId w:val="16"/>
  </w:num>
  <w:num w:numId="22" w16cid:durableId="1854421283">
    <w:abstractNumId w:val="5"/>
  </w:num>
  <w:num w:numId="23" w16cid:durableId="1617102162">
    <w:abstractNumId w:val="21"/>
  </w:num>
  <w:num w:numId="24" w16cid:durableId="1255941677">
    <w:abstractNumId w:val="30"/>
  </w:num>
  <w:num w:numId="25" w16cid:durableId="1823158373">
    <w:abstractNumId w:val="8"/>
  </w:num>
  <w:num w:numId="26" w16cid:durableId="1776166471">
    <w:abstractNumId w:val="12"/>
  </w:num>
  <w:num w:numId="27" w16cid:durableId="1549223678">
    <w:abstractNumId w:val="27"/>
  </w:num>
  <w:num w:numId="28" w16cid:durableId="1370690572">
    <w:abstractNumId w:val="14"/>
  </w:num>
  <w:num w:numId="29" w16cid:durableId="220748866">
    <w:abstractNumId w:val="4"/>
  </w:num>
  <w:num w:numId="30" w16cid:durableId="704646204">
    <w:abstractNumId w:val="17"/>
  </w:num>
  <w:num w:numId="31" w16cid:durableId="1853445851">
    <w:abstractNumId w:val="28"/>
  </w:num>
  <w:num w:numId="32" w16cid:durableId="629945425">
    <w:abstractNumId w:val="6"/>
  </w:num>
  <w:num w:numId="33" w16cid:durableId="1442795509">
    <w:abstractNumId w:val="6"/>
  </w:num>
  <w:num w:numId="34" w16cid:durableId="1744375482">
    <w:abstractNumId w:val="20"/>
  </w:num>
  <w:num w:numId="35" w16cid:durableId="1954606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attachedTemplate r:id="rId1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a0tLCwMDM0MDEyszRU0lEKTi0uzszPAykwqwUALtT5CywAAAA="/>
  </w:docVars>
  <w:rsids>
    <w:rsidRoot w:val="00C86331"/>
    <w:rsid w:val="00000623"/>
    <w:rsid w:val="00017DBA"/>
    <w:rsid w:val="00024A72"/>
    <w:rsid w:val="00025909"/>
    <w:rsid w:val="0006784D"/>
    <w:rsid w:val="0009136B"/>
    <w:rsid w:val="000A41FB"/>
    <w:rsid w:val="000B6932"/>
    <w:rsid w:val="000C52FA"/>
    <w:rsid w:val="000E3AFB"/>
    <w:rsid w:val="000F7A52"/>
    <w:rsid w:val="00103A0D"/>
    <w:rsid w:val="00117A0E"/>
    <w:rsid w:val="001251A2"/>
    <w:rsid w:val="001441C6"/>
    <w:rsid w:val="001450AB"/>
    <w:rsid w:val="001620E3"/>
    <w:rsid w:val="00171DAE"/>
    <w:rsid w:val="00195A49"/>
    <w:rsid w:val="001A5581"/>
    <w:rsid w:val="001D365F"/>
    <w:rsid w:val="001E6403"/>
    <w:rsid w:val="001F782F"/>
    <w:rsid w:val="0023000E"/>
    <w:rsid w:val="002346C2"/>
    <w:rsid w:val="00264BCF"/>
    <w:rsid w:val="0028448D"/>
    <w:rsid w:val="00285A03"/>
    <w:rsid w:val="002862D2"/>
    <w:rsid w:val="002B5D63"/>
    <w:rsid w:val="002F7EEA"/>
    <w:rsid w:val="00304518"/>
    <w:rsid w:val="003231D7"/>
    <w:rsid w:val="0032752D"/>
    <w:rsid w:val="003333BC"/>
    <w:rsid w:val="00344430"/>
    <w:rsid w:val="00350CA2"/>
    <w:rsid w:val="003524C7"/>
    <w:rsid w:val="003532A7"/>
    <w:rsid w:val="00357812"/>
    <w:rsid w:val="00361F50"/>
    <w:rsid w:val="00365710"/>
    <w:rsid w:val="003673C6"/>
    <w:rsid w:val="00372ECE"/>
    <w:rsid w:val="003B0FFE"/>
    <w:rsid w:val="003D322C"/>
    <w:rsid w:val="003D4BE3"/>
    <w:rsid w:val="004272FC"/>
    <w:rsid w:val="00433C12"/>
    <w:rsid w:val="0044592F"/>
    <w:rsid w:val="00447EFC"/>
    <w:rsid w:val="00454DE6"/>
    <w:rsid w:val="00464F41"/>
    <w:rsid w:val="004706FD"/>
    <w:rsid w:val="00474537"/>
    <w:rsid w:val="0048382E"/>
    <w:rsid w:val="004B7699"/>
    <w:rsid w:val="004D0758"/>
    <w:rsid w:val="004F1A26"/>
    <w:rsid w:val="00510FAE"/>
    <w:rsid w:val="005235FA"/>
    <w:rsid w:val="00525BAE"/>
    <w:rsid w:val="00530F9B"/>
    <w:rsid w:val="005315F1"/>
    <w:rsid w:val="00536743"/>
    <w:rsid w:val="0054295B"/>
    <w:rsid w:val="005460BD"/>
    <w:rsid w:val="00562D44"/>
    <w:rsid w:val="00562E55"/>
    <w:rsid w:val="00574547"/>
    <w:rsid w:val="00584984"/>
    <w:rsid w:val="005C61B9"/>
    <w:rsid w:val="005E1169"/>
    <w:rsid w:val="005F6CDD"/>
    <w:rsid w:val="00600048"/>
    <w:rsid w:val="006015C2"/>
    <w:rsid w:val="006040F5"/>
    <w:rsid w:val="00610639"/>
    <w:rsid w:val="00620C00"/>
    <w:rsid w:val="00665813"/>
    <w:rsid w:val="00690CC4"/>
    <w:rsid w:val="006B218C"/>
    <w:rsid w:val="006B29B1"/>
    <w:rsid w:val="006C14CB"/>
    <w:rsid w:val="006C2BE4"/>
    <w:rsid w:val="006D044B"/>
    <w:rsid w:val="006D4FDF"/>
    <w:rsid w:val="006E5C4B"/>
    <w:rsid w:val="006E6F9C"/>
    <w:rsid w:val="006F1812"/>
    <w:rsid w:val="006F2240"/>
    <w:rsid w:val="006F6AB3"/>
    <w:rsid w:val="00710BB8"/>
    <w:rsid w:val="00710C12"/>
    <w:rsid w:val="00727388"/>
    <w:rsid w:val="0073789C"/>
    <w:rsid w:val="00745AB1"/>
    <w:rsid w:val="0074712F"/>
    <w:rsid w:val="00757AC7"/>
    <w:rsid w:val="00782096"/>
    <w:rsid w:val="007B5BA3"/>
    <w:rsid w:val="007D5EC7"/>
    <w:rsid w:val="007E6E02"/>
    <w:rsid w:val="007E7665"/>
    <w:rsid w:val="007F4841"/>
    <w:rsid w:val="008014DD"/>
    <w:rsid w:val="0080323F"/>
    <w:rsid w:val="00830828"/>
    <w:rsid w:val="0084115A"/>
    <w:rsid w:val="00844BBC"/>
    <w:rsid w:val="008574C8"/>
    <w:rsid w:val="00867692"/>
    <w:rsid w:val="008804CB"/>
    <w:rsid w:val="00882947"/>
    <w:rsid w:val="00887902"/>
    <w:rsid w:val="008A2C0A"/>
    <w:rsid w:val="008B5587"/>
    <w:rsid w:val="008C2F88"/>
    <w:rsid w:val="008D6205"/>
    <w:rsid w:val="008E5212"/>
    <w:rsid w:val="009027D5"/>
    <w:rsid w:val="00904071"/>
    <w:rsid w:val="009059BB"/>
    <w:rsid w:val="00917AEC"/>
    <w:rsid w:val="00923354"/>
    <w:rsid w:val="00931A8A"/>
    <w:rsid w:val="00936F47"/>
    <w:rsid w:val="0094047C"/>
    <w:rsid w:val="00942B09"/>
    <w:rsid w:val="0097159A"/>
    <w:rsid w:val="00991948"/>
    <w:rsid w:val="00992282"/>
    <w:rsid w:val="0099452E"/>
    <w:rsid w:val="009A219D"/>
    <w:rsid w:val="009B37F1"/>
    <w:rsid w:val="009C1166"/>
    <w:rsid w:val="009D3135"/>
    <w:rsid w:val="009D51C1"/>
    <w:rsid w:val="009D54F1"/>
    <w:rsid w:val="009D6327"/>
    <w:rsid w:val="009E07DC"/>
    <w:rsid w:val="009E250A"/>
    <w:rsid w:val="009E2742"/>
    <w:rsid w:val="009E2D51"/>
    <w:rsid w:val="00A04235"/>
    <w:rsid w:val="00A06A5E"/>
    <w:rsid w:val="00A16A8D"/>
    <w:rsid w:val="00A216E2"/>
    <w:rsid w:val="00A4026F"/>
    <w:rsid w:val="00A62A77"/>
    <w:rsid w:val="00A743FF"/>
    <w:rsid w:val="00A82E78"/>
    <w:rsid w:val="00AC0741"/>
    <w:rsid w:val="00AD05EC"/>
    <w:rsid w:val="00AD1706"/>
    <w:rsid w:val="00AF350C"/>
    <w:rsid w:val="00AF47EC"/>
    <w:rsid w:val="00AF57DC"/>
    <w:rsid w:val="00B406A9"/>
    <w:rsid w:val="00B7475F"/>
    <w:rsid w:val="00B8243E"/>
    <w:rsid w:val="00B93CD1"/>
    <w:rsid w:val="00BB0104"/>
    <w:rsid w:val="00BB2A5B"/>
    <w:rsid w:val="00BD14D8"/>
    <w:rsid w:val="00BD731B"/>
    <w:rsid w:val="00BF1E16"/>
    <w:rsid w:val="00C00950"/>
    <w:rsid w:val="00C02E1C"/>
    <w:rsid w:val="00C055AD"/>
    <w:rsid w:val="00C14A58"/>
    <w:rsid w:val="00C203AE"/>
    <w:rsid w:val="00C233C1"/>
    <w:rsid w:val="00C25698"/>
    <w:rsid w:val="00C27DFF"/>
    <w:rsid w:val="00C36C55"/>
    <w:rsid w:val="00C437EE"/>
    <w:rsid w:val="00C55FF9"/>
    <w:rsid w:val="00C600BF"/>
    <w:rsid w:val="00C8262A"/>
    <w:rsid w:val="00C86331"/>
    <w:rsid w:val="00C93402"/>
    <w:rsid w:val="00C939B1"/>
    <w:rsid w:val="00C96BA7"/>
    <w:rsid w:val="00CB1475"/>
    <w:rsid w:val="00CB7A1B"/>
    <w:rsid w:val="00CC31A7"/>
    <w:rsid w:val="00CE7C2F"/>
    <w:rsid w:val="00D061A5"/>
    <w:rsid w:val="00D178ED"/>
    <w:rsid w:val="00D17F30"/>
    <w:rsid w:val="00D2119B"/>
    <w:rsid w:val="00D229AF"/>
    <w:rsid w:val="00D26FD9"/>
    <w:rsid w:val="00D27DF3"/>
    <w:rsid w:val="00D440AE"/>
    <w:rsid w:val="00D44371"/>
    <w:rsid w:val="00D62BDF"/>
    <w:rsid w:val="00D832BB"/>
    <w:rsid w:val="00D902A4"/>
    <w:rsid w:val="00DA3646"/>
    <w:rsid w:val="00DD2E16"/>
    <w:rsid w:val="00DE5C0B"/>
    <w:rsid w:val="00E07577"/>
    <w:rsid w:val="00E17A38"/>
    <w:rsid w:val="00E36C49"/>
    <w:rsid w:val="00E42389"/>
    <w:rsid w:val="00E52459"/>
    <w:rsid w:val="00E5632D"/>
    <w:rsid w:val="00E7391C"/>
    <w:rsid w:val="00E94BE3"/>
    <w:rsid w:val="00E958E5"/>
    <w:rsid w:val="00EA01C8"/>
    <w:rsid w:val="00EB33B9"/>
    <w:rsid w:val="00EC29FF"/>
    <w:rsid w:val="00ED0B54"/>
    <w:rsid w:val="00ED24CF"/>
    <w:rsid w:val="00EF1600"/>
    <w:rsid w:val="00EF73E5"/>
    <w:rsid w:val="00F2355C"/>
    <w:rsid w:val="00F27A06"/>
    <w:rsid w:val="00F50F65"/>
    <w:rsid w:val="00F53758"/>
    <w:rsid w:val="00F60A08"/>
    <w:rsid w:val="00FD02BC"/>
    <w:rsid w:val="00FD2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67697BB"/>
  <w15:chartTrackingRefBased/>
  <w15:docId w15:val="{7F9F0A67-C7E4-4B4C-80E1-FEC270199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G Omega" w:hAnsi="CG Omega"/>
      <w:sz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Rimandocommento">
    <w:name w:val="annotation reference"/>
    <w:semiHidden/>
    <w:rPr>
      <w:sz w:val="16"/>
    </w:rPr>
  </w:style>
  <w:style w:type="paragraph" w:styleId="Testocommento">
    <w:name w:val="annotation text"/>
    <w:basedOn w:val="Normale"/>
    <w:link w:val="TestocommentoCarattere"/>
    <w:semiHidden/>
    <w:rPr>
      <w:sz w:val="20"/>
    </w:rPr>
  </w:style>
  <w:style w:type="character" w:styleId="Numeropagina">
    <w:name w:val="page number"/>
    <w:basedOn w:val="Carpredefinitoparagrafo"/>
    <w:semiHidden/>
  </w:style>
  <w:style w:type="character" w:styleId="Collegamentoipertestuale">
    <w:name w:val="Hyperlink"/>
    <w:semiHidden/>
    <w:rPr>
      <w:color w:val="0000FF"/>
      <w:u w:val="single"/>
    </w:rPr>
  </w:style>
  <w:style w:type="character" w:styleId="Collegamentovisitato">
    <w:name w:val="FollowedHyperlink"/>
    <w:semiHidden/>
    <w:rPr>
      <w:color w:val="8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F7A5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0F7A52"/>
    <w:rPr>
      <w:rFonts w:ascii="Tahoma" w:hAnsi="Tahoma" w:cs="Tahoma"/>
      <w:sz w:val="16"/>
      <w:szCs w:val="16"/>
      <w:lang w:eastAsia="it-IT"/>
    </w:rPr>
  </w:style>
  <w:style w:type="character" w:customStyle="1" w:styleId="CollegamentoInternet">
    <w:name w:val="Collegamento Internet"/>
    <w:rsid w:val="001620E3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A06A5E"/>
    <w:pPr>
      <w:ind w:left="708"/>
    </w:pPr>
    <w:rPr>
      <w:rFonts w:ascii="Verdana" w:hAnsi="Verdana"/>
      <w:sz w:val="20"/>
    </w:rPr>
  </w:style>
  <w:style w:type="character" w:customStyle="1" w:styleId="TestocommentoCarattere">
    <w:name w:val="Testo commento Carattere"/>
    <w:link w:val="Testocommento"/>
    <w:semiHidden/>
    <w:rsid w:val="00A06A5E"/>
    <w:rPr>
      <w:rFonts w:ascii="CG Omega" w:hAnsi="CG Omega"/>
      <w:lang w:eastAsia="it-IT"/>
    </w:rPr>
  </w:style>
  <w:style w:type="character" w:customStyle="1" w:styleId="IntestazioneCarattere">
    <w:name w:val="Intestazione Carattere"/>
    <w:link w:val="Intestazione"/>
    <w:rsid w:val="007B5BA3"/>
    <w:rPr>
      <w:rFonts w:ascii="CG Omega" w:hAnsi="CG Omega"/>
      <w:sz w:val="24"/>
      <w:lang w:eastAsia="it-IT"/>
    </w:rPr>
  </w:style>
  <w:style w:type="table" w:styleId="Grigliatabella">
    <w:name w:val="Table Grid"/>
    <w:basedOn w:val="Tabellanormale"/>
    <w:rsid w:val="00757AC7"/>
    <w:rPr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semiHidden/>
    <w:unhideWhenUsed/>
    <w:rsid w:val="00936F47"/>
    <w:rPr>
      <w:sz w:val="20"/>
    </w:rPr>
  </w:style>
  <w:style w:type="character" w:customStyle="1" w:styleId="CorpotestoCarattere">
    <w:name w:val="Corpo testo Carattere"/>
    <w:basedOn w:val="Carpredefinitoparagrafo"/>
    <w:link w:val="Corpotesto"/>
    <w:semiHidden/>
    <w:rsid w:val="00936F47"/>
    <w:rPr>
      <w:rFonts w:ascii="CG Omega" w:hAnsi="CG Omega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6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g_lpa\Desktop\Modulistica%20EMMETI_FIV\Carta%20intestata%20e%20fax%20EMMETI%20e%20FIV\Emmeti%20new%202020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37A675-A9D2-441F-9028-08A2E2208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Emmeti new 2020</Template>
  <TotalTime>25</TotalTime>
  <Pages>14</Pages>
  <Words>2902</Words>
  <Characters>14029</Characters>
  <Application>Microsoft Office Word</Application>
  <DocSecurity>0</DocSecurity>
  <Lines>116</Lines>
  <Paragraphs>33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							</vt:lpstr>
    </vt:vector>
  </TitlesOfParts>
  <Company>EMMNETI</Company>
  <LinksUpToDate>false</LinksUpToDate>
  <CharactersWithSpaces>16898</CharactersWithSpaces>
  <SharedDoc>false</SharedDoc>
  <HLinks>
    <vt:vector size="12" baseType="variant">
      <vt:variant>
        <vt:i4>8192099</vt:i4>
      </vt:variant>
      <vt:variant>
        <vt:i4>12</vt:i4>
      </vt:variant>
      <vt:variant>
        <vt:i4>0</vt:i4>
      </vt:variant>
      <vt:variant>
        <vt:i4>5</vt:i4>
      </vt:variant>
      <vt:variant>
        <vt:lpwstr>http://www.fiv.it/</vt:lpwstr>
      </vt:variant>
      <vt:variant>
        <vt:lpwstr/>
      </vt:variant>
      <vt:variant>
        <vt:i4>1966130</vt:i4>
      </vt:variant>
      <vt:variant>
        <vt:i4>9</vt:i4>
      </vt:variant>
      <vt:variant>
        <vt:i4>0</vt:i4>
      </vt:variant>
      <vt:variant>
        <vt:i4>5</vt:i4>
      </vt:variant>
      <vt:variant>
        <vt:lpwstr>mailto:info@fiv.it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							</dc:title>
  <dc:subject/>
  <dc:creator>Luca PADOVAN</dc:creator>
  <cp:keywords/>
  <dc:description/>
  <cp:lastModifiedBy>Eva ZIN</cp:lastModifiedBy>
  <cp:revision>20</cp:revision>
  <cp:lastPrinted>2013-11-14T13:48:00Z</cp:lastPrinted>
  <dcterms:created xsi:type="dcterms:W3CDTF">2026-03-02T15:13:00Z</dcterms:created>
  <dcterms:modified xsi:type="dcterms:W3CDTF">2026-03-02T15:37:00Z</dcterms:modified>
</cp:coreProperties>
</file>